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D19" w:rsidRPr="001169EB" w:rsidRDefault="007E0D19" w:rsidP="007E0D19">
      <w:pPr>
        <w:rPr>
          <w:rFonts w:cs="Arial"/>
          <w:sz w:val="28"/>
          <w:szCs w:val="28"/>
        </w:rPr>
      </w:pPr>
      <w:bookmarkStart w:id="0" w:name="_GoBack"/>
      <w:bookmarkEnd w:id="0"/>
    </w:p>
    <w:p w:rsidR="00B83813" w:rsidRDefault="007E0D19" w:rsidP="00104F67">
      <w:pPr>
        <w:rPr>
          <w:b/>
        </w:rPr>
      </w:pPr>
      <w:r w:rsidRPr="00BB2767">
        <w:rPr>
          <w:b/>
        </w:rPr>
        <w:t>Present:</w:t>
      </w:r>
      <w:r w:rsidR="00F308BC">
        <w:rPr>
          <w:b/>
        </w:rPr>
        <w:tab/>
      </w:r>
      <w:r w:rsidR="003D215F">
        <w:rPr>
          <w:b/>
        </w:rPr>
        <w:tab/>
      </w:r>
      <w:r w:rsidR="00B83813">
        <w:rPr>
          <w:b/>
        </w:rPr>
        <w:t>C. Abbott</w:t>
      </w:r>
      <w:r w:rsidR="00B83813">
        <w:rPr>
          <w:b/>
        </w:rPr>
        <w:tab/>
      </w:r>
      <w:r w:rsidR="00B83813">
        <w:rPr>
          <w:b/>
        </w:rPr>
        <w:tab/>
        <w:t>Deputy Mayor</w:t>
      </w:r>
      <w:r w:rsidR="00B83813">
        <w:rPr>
          <w:b/>
        </w:rPr>
        <w:tab/>
      </w:r>
    </w:p>
    <w:p w:rsidR="00D24ECE" w:rsidRDefault="00104F67" w:rsidP="00D24ECE">
      <w:pPr>
        <w:ind w:left="1440" w:firstLine="720"/>
        <w:rPr>
          <w:b/>
        </w:rPr>
      </w:pPr>
      <w:r>
        <w:rPr>
          <w:b/>
        </w:rPr>
        <w:t>B. Dove</w:t>
      </w:r>
      <w:r>
        <w:rPr>
          <w:b/>
        </w:rPr>
        <w:tab/>
      </w:r>
      <w:r>
        <w:rPr>
          <w:b/>
        </w:rPr>
        <w:tab/>
        <w:t>Councillor</w:t>
      </w:r>
    </w:p>
    <w:p w:rsidR="00013E3F" w:rsidRDefault="00680544" w:rsidP="00D24ECE">
      <w:pPr>
        <w:ind w:left="1440" w:firstLine="720"/>
        <w:rPr>
          <w:b/>
        </w:rPr>
      </w:pPr>
      <w:r>
        <w:rPr>
          <w:b/>
        </w:rPr>
        <w:t>G. Parrott</w:t>
      </w:r>
      <w:r>
        <w:rPr>
          <w:b/>
        </w:rPr>
        <w:tab/>
      </w:r>
      <w:r>
        <w:rPr>
          <w:b/>
        </w:rPr>
        <w:tab/>
        <w:t>Councillor</w:t>
      </w:r>
    </w:p>
    <w:p w:rsidR="00644FAF" w:rsidRDefault="00991252" w:rsidP="003918A3">
      <w:pPr>
        <w:ind w:left="1440" w:firstLine="720"/>
        <w:rPr>
          <w:b/>
        </w:rPr>
      </w:pPr>
      <w:r>
        <w:rPr>
          <w:b/>
        </w:rPr>
        <w:t xml:space="preserve">S. </w:t>
      </w:r>
      <w:proofErr w:type="spellStart"/>
      <w:r>
        <w:rPr>
          <w:b/>
        </w:rPr>
        <w:t>McBreairty</w:t>
      </w:r>
      <w:proofErr w:type="spellEnd"/>
      <w:r>
        <w:rPr>
          <w:b/>
        </w:rPr>
        <w:tab/>
      </w:r>
      <w:r>
        <w:rPr>
          <w:b/>
        </w:rPr>
        <w:tab/>
      </w:r>
      <w:proofErr w:type="spellStart"/>
      <w:r>
        <w:rPr>
          <w:b/>
        </w:rPr>
        <w:t>Councillor</w:t>
      </w:r>
      <w:proofErr w:type="spellEnd"/>
    </w:p>
    <w:p w:rsidR="00991252" w:rsidRDefault="00991252" w:rsidP="00991252">
      <w:pPr>
        <w:ind w:left="2160"/>
        <w:rPr>
          <w:b/>
        </w:rPr>
      </w:pPr>
      <w:r>
        <w:rPr>
          <w:b/>
        </w:rPr>
        <w:t>W. Lorenzen</w:t>
      </w:r>
      <w:r>
        <w:rPr>
          <w:b/>
        </w:rPr>
        <w:tab/>
      </w:r>
      <w:r>
        <w:rPr>
          <w:b/>
        </w:rPr>
        <w:tab/>
      </w:r>
      <w:proofErr w:type="spellStart"/>
      <w:r>
        <w:rPr>
          <w:b/>
        </w:rPr>
        <w:t>Councillor</w:t>
      </w:r>
      <w:proofErr w:type="spellEnd"/>
      <w:r>
        <w:rPr>
          <w:b/>
        </w:rPr>
        <w:t xml:space="preserve"> </w:t>
      </w:r>
    </w:p>
    <w:p w:rsidR="00991252" w:rsidRDefault="00991252" w:rsidP="003918A3">
      <w:pPr>
        <w:ind w:left="1440" w:firstLine="720"/>
        <w:rPr>
          <w:b/>
        </w:rPr>
      </w:pPr>
    </w:p>
    <w:p w:rsidR="00F308BC" w:rsidRDefault="00E0701F" w:rsidP="007E0D19">
      <w:pPr>
        <w:rPr>
          <w:b/>
        </w:rPr>
      </w:pPr>
      <w:r>
        <w:rPr>
          <w:b/>
        </w:rPr>
        <w:t>A</w:t>
      </w:r>
      <w:r w:rsidR="00F308BC">
        <w:rPr>
          <w:b/>
        </w:rPr>
        <w:t>dvisory</w:t>
      </w:r>
      <w:r w:rsidR="00CE36CE">
        <w:rPr>
          <w:b/>
        </w:rPr>
        <w:t xml:space="preserve"> and</w:t>
      </w:r>
    </w:p>
    <w:p w:rsidR="00821A86" w:rsidRDefault="00F308BC" w:rsidP="00991252">
      <w:pPr>
        <w:rPr>
          <w:b/>
        </w:rPr>
      </w:pPr>
      <w:r>
        <w:rPr>
          <w:b/>
        </w:rPr>
        <w:t>Resource:</w:t>
      </w:r>
      <w:r>
        <w:rPr>
          <w:b/>
        </w:rPr>
        <w:tab/>
      </w:r>
      <w:r w:rsidR="00FF2551">
        <w:rPr>
          <w:b/>
        </w:rPr>
        <w:tab/>
      </w:r>
      <w:r w:rsidR="00B50E8A">
        <w:rPr>
          <w:b/>
        </w:rPr>
        <w:t>G</w:t>
      </w:r>
      <w:r w:rsidR="00D24ECE">
        <w:rPr>
          <w:b/>
        </w:rPr>
        <w:t>. Brown</w:t>
      </w:r>
      <w:r w:rsidR="00D24ECE">
        <w:rPr>
          <w:b/>
        </w:rPr>
        <w:tab/>
      </w:r>
      <w:r w:rsidR="00D24ECE">
        <w:rPr>
          <w:b/>
        </w:rPr>
        <w:tab/>
        <w:t>Town Clerk</w:t>
      </w:r>
    </w:p>
    <w:p w:rsidR="00616F2E" w:rsidRDefault="00F45FDB" w:rsidP="00BC7929">
      <w:pPr>
        <w:rPr>
          <w:b/>
        </w:rPr>
      </w:pPr>
      <w:r>
        <w:rPr>
          <w:b/>
        </w:rPr>
        <w:tab/>
      </w:r>
      <w:r>
        <w:rPr>
          <w:b/>
        </w:rPr>
        <w:tab/>
      </w:r>
      <w:r>
        <w:rPr>
          <w:b/>
        </w:rPr>
        <w:tab/>
        <w:t>J. Blackwood</w:t>
      </w:r>
      <w:r w:rsidR="00616F2E">
        <w:rPr>
          <w:b/>
        </w:rPr>
        <w:tab/>
      </w:r>
      <w:r w:rsidR="00616F2E">
        <w:rPr>
          <w:b/>
        </w:rPr>
        <w:tab/>
        <w:t>Director of Engineering</w:t>
      </w:r>
      <w:r w:rsidR="000A2EA2">
        <w:rPr>
          <w:b/>
        </w:rPr>
        <w:t xml:space="preserve"> </w:t>
      </w:r>
    </w:p>
    <w:p w:rsidR="00E177B3" w:rsidRDefault="00821A86" w:rsidP="00BC7929">
      <w:pPr>
        <w:rPr>
          <w:b/>
        </w:rPr>
      </w:pPr>
      <w:r>
        <w:rPr>
          <w:b/>
        </w:rPr>
        <w:tab/>
      </w:r>
      <w:r>
        <w:rPr>
          <w:b/>
        </w:rPr>
        <w:tab/>
      </w:r>
      <w:r>
        <w:rPr>
          <w:b/>
        </w:rPr>
        <w:tab/>
      </w:r>
      <w:r w:rsidR="00E177B3">
        <w:rPr>
          <w:b/>
        </w:rPr>
        <w:t>N. Newell</w:t>
      </w:r>
      <w:r w:rsidR="00E177B3">
        <w:rPr>
          <w:b/>
        </w:rPr>
        <w:tab/>
      </w:r>
      <w:r w:rsidR="00E177B3">
        <w:rPr>
          <w:b/>
        </w:rPr>
        <w:tab/>
        <w:t>Director of Recreation &amp; Community Services</w:t>
      </w:r>
    </w:p>
    <w:p w:rsidR="00104F67" w:rsidRDefault="00821A86" w:rsidP="00BC7929">
      <w:pPr>
        <w:rPr>
          <w:b/>
        </w:rPr>
      </w:pPr>
      <w:r>
        <w:rPr>
          <w:b/>
        </w:rPr>
        <w:tab/>
      </w:r>
      <w:r>
        <w:rPr>
          <w:b/>
        </w:rPr>
        <w:tab/>
      </w:r>
      <w:r>
        <w:rPr>
          <w:b/>
        </w:rPr>
        <w:tab/>
      </w:r>
      <w:r w:rsidR="00CC7194">
        <w:rPr>
          <w:b/>
        </w:rPr>
        <w:t>S</w:t>
      </w:r>
      <w:r w:rsidR="00104F67">
        <w:rPr>
          <w:b/>
        </w:rPr>
        <w:t>. Burbridge</w:t>
      </w:r>
      <w:r w:rsidR="00F431C6">
        <w:rPr>
          <w:b/>
        </w:rPr>
        <w:tab/>
      </w:r>
      <w:r w:rsidR="00104F67">
        <w:rPr>
          <w:b/>
        </w:rPr>
        <w:tab/>
        <w:t xml:space="preserve">Director of Municipal Works </w:t>
      </w:r>
    </w:p>
    <w:p w:rsidR="00CC7194" w:rsidRDefault="000A2EA2" w:rsidP="00BC7929">
      <w:pPr>
        <w:rPr>
          <w:b/>
        </w:rPr>
      </w:pPr>
      <w:r>
        <w:rPr>
          <w:b/>
        </w:rPr>
        <w:tab/>
      </w:r>
      <w:r>
        <w:rPr>
          <w:b/>
        </w:rPr>
        <w:tab/>
      </w:r>
      <w:r>
        <w:rPr>
          <w:b/>
        </w:rPr>
        <w:tab/>
      </w:r>
      <w:r w:rsidR="00CC7194">
        <w:rPr>
          <w:b/>
        </w:rPr>
        <w:t>R. Locke</w:t>
      </w:r>
      <w:r>
        <w:rPr>
          <w:b/>
        </w:rPr>
        <w:tab/>
      </w:r>
      <w:r>
        <w:rPr>
          <w:b/>
        </w:rPr>
        <w:tab/>
      </w:r>
      <w:r w:rsidR="00CC7194">
        <w:rPr>
          <w:b/>
        </w:rPr>
        <w:t>Director of Development</w:t>
      </w:r>
    </w:p>
    <w:p w:rsidR="00F45FDB" w:rsidRDefault="00F45FDB" w:rsidP="00BC7929">
      <w:pPr>
        <w:rPr>
          <w:b/>
        </w:rPr>
      </w:pPr>
      <w:r>
        <w:rPr>
          <w:b/>
        </w:rPr>
        <w:tab/>
      </w:r>
      <w:r>
        <w:rPr>
          <w:b/>
        </w:rPr>
        <w:tab/>
      </w:r>
      <w:r>
        <w:rPr>
          <w:b/>
        </w:rPr>
        <w:tab/>
        <w:t>P. Fudge</w:t>
      </w:r>
      <w:r>
        <w:rPr>
          <w:b/>
        </w:rPr>
        <w:tab/>
      </w:r>
      <w:r>
        <w:rPr>
          <w:b/>
        </w:rPr>
        <w:tab/>
        <w:t>Fire Chief</w:t>
      </w:r>
    </w:p>
    <w:p w:rsidR="00CC7194" w:rsidRDefault="00CC7194" w:rsidP="00BC7929">
      <w:pPr>
        <w:rPr>
          <w:b/>
        </w:rPr>
      </w:pPr>
      <w:r>
        <w:rPr>
          <w:b/>
        </w:rPr>
        <w:tab/>
      </w:r>
      <w:r>
        <w:rPr>
          <w:b/>
        </w:rPr>
        <w:tab/>
      </w:r>
      <w:r>
        <w:rPr>
          <w:b/>
        </w:rPr>
        <w:tab/>
        <w:t>S. Fisher</w:t>
      </w:r>
      <w:r>
        <w:rPr>
          <w:b/>
        </w:rPr>
        <w:tab/>
      </w:r>
      <w:r>
        <w:rPr>
          <w:b/>
        </w:rPr>
        <w:tab/>
        <w:t>Deputy Municipal Clerk</w:t>
      </w:r>
      <w:r w:rsidR="00644FAF">
        <w:rPr>
          <w:b/>
        </w:rPr>
        <w:tab/>
      </w:r>
    </w:p>
    <w:p w:rsidR="00991252" w:rsidRDefault="00991252" w:rsidP="00BC7929">
      <w:pPr>
        <w:rPr>
          <w:b/>
        </w:rPr>
      </w:pPr>
      <w:r>
        <w:rPr>
          <w:b/>
        </w:rPr>
        <w:tab/>
      </w:r>
      <w:r>
        <w:rPr>
          <w:b/>
        </w:rPr>
        <w:tab/>
      </w:r>
      <w:r>
        <w:rPr>
          <w:b/>
        </w:rPr>
        <w:tab/>
        <w:t xml:space="preserve">E. </w:t>
      </w:r>
      <w:proofErr w:type="spellStart"/>
      <w:r>
        <w:rPr>
          <w:b/>
        </w:rPr>
        <w:t>Laite</w:t>
      </w:r>
      <w:proofErr w:type="spellEnd"/>
      <w:r>
        <w:rPr>
          <w:b/>
        </w:rPr>
        <w:tab/>
      </w:r>
      <w:r>
        <w:rPr>
          <w:b/>
        </w:rPr>
        <w:tab/>
      </w:r>
      <w:r>
        <w:rPr>
          <w:b/>
        </w:rPr>
        <w:tab/>
        <w:t>Youth Representative</w:t>
      </w:r>
    </w:p>
    <w:p w:rsidR="00CC7194" w:rsidRDefault="00CC7194" w:rsidP="00BC7929">
      <w:pPr>
        <w:rPr>
          <w:b/>
        </w:rPr>
      </w:pPr>
    </w:p>
    <w:p w:rsidR="00680544" w:rsidRDefault="00CC7194" w:rsidP="00680544">
      <w:pPr>
        <w:rPr>
          <w:b/>
        </w:rPr>
      </w:pPr>
      <w:r>
        <w:rPr>
          <w:b/>
        </w:rPr>
        <w:t>Regrets:</w:t>
      </w:r>
      <w:r>
        <w:rPr>
          <w:b/>
        </w:rPr>
        <w:tab/>
      </w:r>
      <w:r w:rsidR="00404252">
        <w:rPr>
          <w:b/>
        </w:rPr>
        <w:tab/>
      </w:r>
      <w:r w:rsidR="00680544">
        <w:rPr>
          <w:b/>
        </w:rPr>
        <w:t>C. Elliott</w:t>
      </w:r>
      <w:r w:rsidR="00680544">
        <w:rPr>
          <w:b/>
        </w:rPr>
        <w:tab/>
      </w:r>
      <w:r w:rsidR="00680544">
        <w:rPr>
          <w:b/>
        </w:rPr>
        <w:tab/>
        <w:t>Mayor</w:t>
      </w:r>
    </w:p>
    <w:p w:rsidR="00991252" w:rsidRDefault="00991252" w:rsidP="00991252">
      <w:pPr>
        <w:ind w:left="1440" w:firstLine="720"/>
        <w:rPr>
          <w:b/>
        </w:rPr>
      </w:pPr>
      <w:r>
        <w:rPr>
          <w:b/>
        </w:rPr>
        <w:t>R. Anstey</w:t>
      </w:r>
      <w:r>
        <w:rPr>
          <w:b/>
        </w:rPr>
        <w:tab/>
      </w:r>
      <w:r>
        <w:rPr>
          <w:b/>
        </w:rPr>
        <w:tab/>
      </w:r>
      <w:proofErr w:type="spellStart"/>
      <w:r>
        <w:rPr>
          <w:b/>
        </w:rPr>
        <w:t>Councillor</w:t>
      </w:r>
      <w:proofErr w:type="spellEnd"/>
    </w:p>
    <w:p w:rsidR="00680544" w:rsidRDefault="00680544" w:rsidP="00680544">
      <w:pPr>
        <w:ind w:left="1440" w:firstLine="720"/>
        <w:rPr>
          <w:b/>
        </w:rPr>
      </w:pPr>
    </w:p>
    <w:p w:rsidR="00A03584" w:rsidRDefault="009A46B8" w:rsidP="00FC700D">
      <w:pPr>
        <w:pStyle w:val="Heading1"/>
      </w:pPr>
      <w:r>
        <w:t>1</w:t>
      </w:r>
      <w:r w:rsidR="00A03584">
        <w:t>.</w:t>
      </w:r>
      <w:r w:rsidR="00A03584">
        <w:tab/>
        <w:t>CALL TO ORDER</w:t>
      </w:r>
    </w:p>
    <w:p w:rsidR="00A03584" w:rsidRDefault="00A03584" w:rsidP="00A03584">
      <w:r>
        <w:tab/>
      </w:r>
    </w:p>
    <w:p w:rsidR="007E2C29" w:rsidRDefault="007E2C29" w:rsidP="00A03584">
      <w:r>
        <w:tab/>
        <w:t xml:space="preserve">The Meeting was called to order at </w:t>
      </w:r>
      <w:r w:rsidR="00AE1E4B">
        <w:t>4</w:t>
      </w:r>
      <w:r>
        <w:t>:</w:t>
      </w:r>
      <w:r w:rsidR="00D07D56">
        <w:t>3</w:t>
      </w:r>
      <w:r w:rsidR="00821A86">
        <w:t>0</w:t>
      </w:r>
      <w:r>
        <w:t>pm.</w:t>
      </w:r>
    </w:p>
    <w:p w:rsidR="00273125" w:rsidRDefault="00A03584" w:rsidP="00EC184D">
      <w:pPr>
        <w:pStyle w:val="Heading1"/>
      </w:pPr>
      <w:r>
        <w:t>2.</w:t>
      </w:r>
      <w:r>
        <w:tab/>
        <w:t>VISITORS/PRESENTATIONS</w:t>
      </w:r>
    </w:p>
    <w:p w:rsidR="00283C01" w:rsidRDefault="00991252" w:rsidP="00891588">
      <w:pPr>
        <w:pStyle w:val="Heading3"/>
        <w:rPr>
          <w:rFonts w:eastAsia="Times New Roman"/>
        </w:rPr>
      </w:pPr>
      <w:r>
        <w:rPr>
          <w:rFonts w:eastAsia="Times New Roman"/>
        </w:rPr>
        <w:t>Purple Day for Epilepsy Proclamation</w:t>
      </w:r>
    </w:p>
    <w:p w:rsidR="00CC7194" w:rsidRPr="00DD5A2F" w:rsidRDefault="008E6373" w:rsidP="00891588">
      <w:pPr>
        <w:autoSpaceDE w:val="0"/>
        <w:autoSpaceDN w:val="0"/>
        <w:adjustRightInd w:val="0"/>
        <w:rPr>
          <w:rFonts w:ascii="Calibri" w:hAnsi="Calibri" w:cs="Calibri"/>
          <w:color w:val="000000"/>
        </w:rPr>
      </w:pPr>
      <w:r w:rsidRPr="00DD5A2F">
        <w:rPr>
          <w:rFonts w:ascii="Calibri" w:hAnsi="Calibri" w:cs="Calibri"/>
          <w:color w:val="000000"/>
        </w:rPr>
        <w:t xml:space="preserve">The </w:t>
      </w:r>
      <w:r w:rsidR="00680544" w:rsidRPr="00DD5A2F">
        <w:rPr>
          <w:rFonts w:ascii="Calibri" w:hAnsi="Calibri" w:cs="Calibri"/>
          <w:color w:val="000000"/>
        </w:rPr>
        <w:t xml:space="preserve">Deputy </w:t>
      </w:r>
      <w:r w:rsidRPr="00DD5A2F">
        <w:rPr>
          <w:rFonts w:ascii="Calibri" w:hAnsi="Calibri" w:cs="Calibri"/>
          <w:color w:val="000000"/>
        </w:rPr>
        <w:t xml:space="preserve">Mayor proclaimed </w:t>
      </w:r>
      <w:r w:rsidR="00680544" w:rsidRPr="00DD5A2F">
        <w:rPr>
          <w:rFonts w:ascii="Calibri" w:hAnsi="Calibri" w:cs="Calibri"/>
          <w:color w:val="000000"/>
        </w:rPr>
        <w:t xml:space="preserve">March </w:t>
      </w:r>
      <w:r w:rsidR="00991252">
        <w:rPr>
          <w:rFonts w:ascii="Calibri" w:hAnsi="Calibri" w:cs="Calibri"/>
          <w:color w:val="000000"/>
        </w:rPr>
        <w:t>26</w:t>
      </w:r>
      <w:r w:rsidRPr="00DD5A2F">
        <w:rPr>
          <w:rFonts w:ascii="Calibri" w:hAnsi="Calibri" w:cs="Calibri"/>
          <w:color w:val="000000"/>
        </w:rPr>
        <w:t xml:space="preserve">, 2016 as </w:t>
      </w:r>
      <w:r w:rsidR="00991252">
        <w:rPr>
          <w:rFonts w:ascii="Calibri" w:hAnsi="Calibri" w:cs="Calibri"/>
          <w:color w:val="000000"/>
        </w:rPr>
        <w:t>Purple Day for Epilepsy</w:t>
      </w:r>
      <w:r w:rsidRPr="00DD5A2F">
        <w:rPr>
          <w:rFonts w:ascii="Calibri" w:hAnsi="Calibri" w:cs="Calibri"/>
          <w:color w:val="000000"/>
        </w:rPr>
        <w:t xml:space="preserve"> in the Town of Gander.</w:t>
      </w:r>
    </w:p>
    <w:p w:rsidR="00680544" w:rsidRDefault="00680544" w:rsidP="00283C01">
      <w:pPr>
        <w:autoSpaceDE w:val="0"/>
        <w:autoSpaceDN w:val="0"/>
        <w:adjustRightInd w:val="0"/>
        <w:jc w:val="left"/>
        <w:rPr>
          <w:rFonts w:ascii="Calibri" w:hAnsi="Calibri" w:cs="Calibri"/>
          <w:i/>
          <w:color w:val="000000"/>
        </w:rPr>
      </w:pPr>
    </w:p>
    <w:p w:rsidR="00FC700D" w:rsidRDefault="006D1F9B" w:rsidP="00B83813">
      <w:pPr>
        <w:pStyle w:val="Heading1"/>
        <w:spacing w:before="0"/>
      </w:pPr>
      <w:r>
        <w:t>3</w:t>
      </w:r>
      <w:r w:rsidR="00FC700D">
        <w:t>.</w:t>
      </w:r>
      <w:r w:rsidR="00FC700D">
        <w:tab/>
        <w:t>MINUTES FOR APPROVAL</w:t>
      </w:r>
    </w:p>
    <w:p w:rsidR="00BA0A0A" w:rsidRPr="00BA0A0A" w:rsidRDefault="00F052A4" w:rsidP="00E177B3">
      <w:pPr>
        <w:tabs>
          <w:tab w:val="center" w:pos="4680"/>
        </w:tabs>
        <w:rPr>
          <w:b/>
          <w:sz w:val="26"/>
          <w:szCs w:val="26"/>
        </w:rPr>
      </w:pPr>
      <w:r w:rsidRPr="00BA0A0A">
        <w:rPr>
          <w:b/>
          <w:sz w:val="26"/>
          <w:szCs w:val="26"/>
        </w:rPr>
        <w:t>Motion #</w:t>
      </w:r>
      <w:r w:rsidR="008E6373">
        <w:rPr>
          <w:b/>
          <w:sz w:val="26"/>
          <w:szCs w:val="26"/>
        </w:rPr>
        <w:t>1</w:t>
      </w:r>
      <w:r w:rsidR="00991252">
        <w:rPr>
          <w:b/>
          <w:sz w:val="26"/>
          <w:szCs w:val="26"/>
        </w:rPr>
        <w:t>6-046</w:t>
      </w:r>
      <w:r w:rsidR="00E177B3">
        <w:rPr>
          <w:b/>
          <w:sz w:val="26"/>
          <w:szCs w:val="26"/>
        </w:rPr>
        <w:tab/>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B83813" w:rsidP="00F052A4">
      <w:r>
        <w:t xml:space="preserve">Moved by </w:t>
      </w:r>
      <w:proofErr w:type="spellStart"/>
      <w:r w:rsidR="00991252">
        <w:t>Councillor</w:t>
      </w:r>
      <w:proofErr w:type="spellEnd"/>
      <w:r w:rsidR="00991252">
        <w:t xml:space="preserve"> Parrott </w:t>
      </w:r>
      <w:r w:rsidR="00F052A4">
        <w:t xml:space="preserve">and seconded by </w:t>
      </w:r>
      <w:r w:rsidR="00E177B3">
        <w:t xml:space="preserve">Councillor </w:t>
      </w:r>
      <w:r w:rsidR="00D97EDA">
        <w:t xml:space="preserve">Dove </w:t>
      </w:r>
      <w:r w:rsidR="006D1F9B">
        <w:t>that</w:t>
      </w:r>
      <w:r w:rsidR="00F052A4">
        <w:t xml:space="preserve"> the Minutes from the Regular Mee</w:t>
      </w:r>
      <w:r w:rsidR="001C5C67">
        <w:t xml:space="preserve">ting of Council on </w:t>
      </w:r>
      <w:r w:rsidR="00991252">
        <w:t>March 2</w:t>
      </w:r>
      <w:r w:rsidR="002F5BC9">
        <w:t>, 2016</w:t>
      </w:r>
      <w:r w:rsidR="00F052A4">
        <w:t xml:space="preserve"> be adopted as presented.</w:t>
      </w:r>
    </w:p>
    <w:p w:rsidR="00991252" w:rsidRDefault="00991252" w:rsidP="00F052A4"/>
    <w:p w:rsidR="00F052A4" w:rsidRDefault="006E16D9" w:rsidP="00F052A4">
      <w:pPr>
        <w:ind w:left="1440" w:firstLine="720"/>
      </w:pPr>
      <w:r>
        <w:lastRenderedPageBreak/>
        <w:t xml:space="preserve">In </w:t>
      </w:r>
      <w:proofErr w:type="spellStart"/>
      <w:r>
        <w:t>Favour</w:t>
      </w:r>
      <w:proofErr w:type="spellEnd"/>
      <w:r>
        <w:t>:</w:t>
      </w:r>
      <w:r>
        <w:tab/>
      </w:r>
      <w:r w:rsidR="00991252">
        <w:t>5</w:t>
      </w:r>
      <w:r w:rsidR="00A71028">
        <w:tab/>
      </w:r>
      <w:r w:rsidR="00F052A4">
        <w:t>Opposing:</w:t>
      </w:r>
      <w:r w:rsidR="00F052A4">
        <w:tab/>
        <w:t>0</w:t>
      </w:r>
    </w:p>
    <w:p w:rsidR="00EE32A9" w:rsidRDefault="00EE32A9" w:rsidP="00F052A4">
      <w:pPr>
        <w:ind w:left="1440" w:firstLine="720"/>
      </w:pPr>
    </w:p>
    <w:p w:rsidR="00570BBB" w:rsidRDefault="00F052A4" w:rsidP="00F052A4">
      <w:r w:rsidRPr="00F052A4">
        <w:rPr>
          <w:b/>
        </w:rPr>
        <w:t xml:space="preserve">Decision </w:t>
      </w:r>
      <w:r>
        <w:tab/>
      </w:r>
      <w:r>
        <w:tab/>
        <w:t>Motion carried.</w:t>
      </w:r>
    </w:p>
    <w:p w:rsidR="007E0D19" w:rsidRDefault="00FC700D" w:rsidP="00FC700D">
      <w:pPr>
        <w:pStyle w:val="Heading1"/>
      </w:pPr>
      <w:r>
        <w:t>4.</w:t>
      </w:r>
      <w:r>
        <w:tab/>
        <w:t>BUSINESS ARISING FROM PREVIOUS MINUTES</w:t>
      </w:r>
    </w:p>
    <w:p w:rsidR="00D97EDA" w:rsidRDefault="00E34875" w:rsidP="00D97EDA">
      <w:pPr>
        <w:ind w:firstLine="720"/>
      </w:pPr>
      <w:proofErr w:type="gramStart"/>
      <w:r>
        <w:t>None.</w:t>
      </w:r>
      <w:proofErr w:type="gramEnd"/>
    </w:p>
    <w:p w:rsidR="00BA0A0A" w:rsidRDefault="002D6613" w:rsidP="00BA0A0A">
      <w:pPr>
        <w:pStyle w:val="Heading1"/>
      </w:pPr>
      <w:r>
        <w:t>5</w:t>
      </w:r>
      <w:r w:rsidR="00074FA0">
        <w:t>.</w:t>
      </w:r>
      <w:r w:rsidR="00074FA0">
        <w:tab/>
      </w:r>
      <w:r w:rsidR="00BA0A0A">
        <w:t>REPORTS – STANDING COMMITTEES:</w:t>
      </w:r>
    </w:p>
    <w:p w:rsidR="009C3637" w:rsidRDefault="009C3637" w:rsidP="009C3637"/>
    <w:p w:rsidR="00B1563D" w:rsidRDefault="009C3637" w:rsidP="00B1563D">
      <w:pPr>
        <w:pStyle w:val="Heading3"/>
      </w:pPr>
      <w:r>
        <w:t>A.</w:t>
      </w:r>
      <w:r>
        <w:tab/>
      </w:r>
      <w:r w:rsidR="00D97EDA">
        <w:t>Recreation &amp; Community Living</w:t>
      </w:r>
      <w:r w:rsidR="00F87538">
        <w:t>:</w:t>
      </w:r>
    </w:p>
    <w:p w:rsidR="00B1563D" w:rsidRDefault="00B1563D" w:rsidP="00B1563D"/>
    <w:p w:rsidR="00B1563D" w:rsidRDefault="00B1563D" w:rsidP="00B1563D">
      <w:r w:rsidRPr="003526B6">
        <w:t xml:space="preserve">The </w:t>
      </w:r>
      <w:r w:rsidR="00D97EDA">
        <w:t>Recreation &amp; Community Living</w:t>
      </w:r>
      <w:r w:rsidR="00F87538">
        <w:t xml:space="preserve"> </w:t>
      </w:r>
      <w:r w:rsidR="00BA0D7E">
        <w:t>report</w:t>
      </w:r>
      <w:r w:rsidR="00752FFD">
        <w:t xml:space="preserve"> </w:t>
      </w:r>
      <w:r w:rsidR="006C38BB">
        <w:t>was</w:t>
      </w:r>
      <w:r w:rsidRPr="003526B6">
        <w:t xml:space="preserve"> presented by </w:t>
      </w:r>
      <w:proofErr w:type="spellStart"/>
      <w:r w:rsidR="00A0259C">
        <w:t>Councillor</w:t>
      </w:r>
      <w:proofErr w:type="spellEnd"/>
      <w:r w:rsidR="00A0259C">
        <w:t xml:space="preserve"> </w:t>
      </w:r>
      <w:r w:rsidR="00856666">
        <w:t>Lorenzen</w:t>
      </w:r>
      <w:r w:rsidR="00A0259C">
        <w:t>.</w:t>
      </w:r>
    </w:p>
    <w:p w:rsidR="007C1A43" w:rsidRDefault="007C1A43" w:rsidP="00B1563D"/>
    <w:p w:rsidR="00F567BA" w:rsidRDefault="00B1563D" w:rsidP="00953765">
      <w:r>
        <w:t xml:space="preserve">The </w:t>
      </w:r>
      <w:r w:rsidR="00953765">
        <w:t>Recreation &amp; Community Living</w:t>
      </w:r>
      <w:r>
        <w:t xml:space="preserve"> </w:t>
      </w:r>
      <w:r w:rsidR="00752FFD">
        <w:t xml:space="preserve">meeting </w:t>
      </w:r>
      <w:r>
        <w:t xml:space="preserve">was held on </w:t>
      </w:r>
      <w:r w:rsidR="00856666">
        <w:t>March 16,</w:t>
      </w:r>
      <w:r w:rsidR="00BC191B">
        <w:t xml:space="preserve"> 2016</w:t>
      </w:r>
      <w:r w:rsidR="00953765">
        <w:t xml:space="preserve">.  The meeting was chaired by </w:t>
      </w:r>
      <w:r w:rsidR="00000697">
        <w:t>W. Lorenzen</w:t>
      </w:r>
      <w:r w:rsidR="00E973A2">
        <w:t>,</w:t>
      </w:r>
      <w:r w:rsidR="006D5E16">
        <w:t xml:space="preserve"> Councillor</w:t>
      </w:r>
      <w:r>
        <w:t xml:space="preserve">.  </w:t>
      </w:r>
      <w:r w:rsidR="00570BBB">
        <w:t xml:space="preserve">Other members present included: </w:t>
      </w:r>
      <w:r w:rsidR="00E177B3">
        <w:t>B. Dove</w:t>
      </w:r>
      <w:r w:rsidR="00E973A2">
        <w:t>, Councillor;</w:t>
      </w:r>
      <w:r w:rsidR="00953765">
        <w:t xml:space="preserve"> </w:t>
      </w:r>
      <w:r w:rsidR="00000697">
        <w:t xml:space="preserve">R. Anstey, Councillor; </w:t>
      </w:r>
      <w:r w:rsidR="00953765">
        <w:t>N. Newell, Director of R</w:t>
      </w:r>
      <w:r w:rsidR="00BC191B">
        <w:t>ecreation &amp; Community Services</w:t>
      </w:r>
      <w:r w:rsidR="00856666">
        <w:t>; G. Regular, Supervisor of Engineering</w:t>
      </w:r>
    </w:p>
    <w:p w:rsidR="00EE32A9" w:rsidRDefault="00EE32A9" w:rsidP="00953765"/>
    <w:p w:rsidR="00B1563D" w:rsidRDefault="00B1563D" w:rsidP="00B1563D">
      <w:r>
        <w:t>The following items were discussed:</w:t>
      </w:r>
    </w:p>
    <w:p w:rsidR="00CB541D" w:rsidRDefault="00CB541D" w:rsidP="00B1563D"/>
    <w:p w:rsidR="0000107D" w:rsidRPr="00B72A85" w:rsidRDefault="0000107D" w:rsidP="0000107D">
      <w:pPr>
        <w:rPr>
          <w:b/>
          <w:sz w:val="18"/>
          <w:szCs w:val="18"/>
        </w:rPr>
      </w:pPr>
      <w:r>
        <w:rPr>
          <w:b/>
          <w:sz w:val="28"/>
          <w:szCs w:val="28"/>
        </w:rPr>
        <w:t xml:space="preserve">Open Space in Future Subdivisions </w:t>
      </w:r>
    </w:p>
    <w:p w:rsidR="0000107D" w:rsidRPr="00B72A85" w:rsidRDefault="0000107D" w:rsidP="0000107D">
      <w:pPr>
        <w:rPr>
          <w:sz w:val="18"/>
          <w:szCs w:val="18"/>
        </w:rPr>
      </w:pPr>
    </w:p>
    <w:p w:rsidR="0000107D" w:rsidRDefault="0000107D" w:rsidP="0000107D">
      <w:r>
        <w:t xml:space="preserve">The Director explained that the Department along with Engineering has been working to identify current playgrounds, green spaces and </w:t>
      </w:r>
      <w:proofErr w:type="spellStart"/>
      <w:r>
        <w:t>neighbourhood</w:t>
      </w:r>
      <w:proofErr w:type="spellEnd"/>
      <w:r>
        <w:t xml:space="preserve"> parks within Gander. A recommendation in the Recreation Master Plan was to have a better implementation for parks, open spaces and trails in new developments.  Mr. Regular explained that the Town requires developers provide a minimum of 10% open space in each new residential development.  Land classified as open space recreation may be grouped according to a hierarchy of park types such as </w:t>
      </w:r>
      <w:proofErr w:type="spellStart"/>
      <w:r>
        <w:t>neighbourhood</w:t>
      </w:r>
      <w:proofErr w:type="spellEnd"/>
      <w:r>
        <w:t xml:space="preserve"> parks, community parks and regional parks.  Currently there is no specific means to control what land gets dedicated for parks and open space.  Trails are generally located at the end of cul-de-sacs and in other obvious areas. </w:t>
      </w:r>
    </w:p>
    <w:p w:rsidR="0000107D" w:rsidRDefault="0000107D" w:rsidP="0000107D"/>
    <w:p w:rsidR="0000107D" w:rsidRDefault="0000107D" w:rsidP="0000107D">
      <w:r>
        <w:t xml:space="preserve">Several areas in town have been identified as being outside of the park guidelines as indicated in the Municipal Plan. To ensure adequate </w:t>
      </w:r>
      <w:proofErr w:type="spellStart"/>
      <w:r>
        <w:t>neighbourhood</w:t>
      </w:r>
      <w:proofErr w:type="spellEnd"/>
      <w:r>
        <w:t xml:space="preserve"> parks, open spaces and trails are planned and provided in all new residential subdivisions, Council would need to decide if they require the implementation of a regulation pertaining to the specific guidelines for park areas.</w:t>
      </w:r>
    </w:p>
    <w:p w:rsidR="0000107D" w:rsidRDefault="0000107D" w:rsidP="0000107D">
      <w:r>
        <w:t>The Committee has agreed to have this item discussed at the next Management Meeting and a recommendation will be brought forward at the next Recreation &amp; Community Living Committee meeting.</w:t>
      </w:r>
    </w:p>
    <w:p w:rsidR="0000107D" w:rsidRDefault="0000107D" w:rsidP="0000107D"/>
    <w:p w:rsidR="0000107D" w:rsidRPr="0000107D" w:rsidRDefault="0000107D" w:rsidP="0000107D">
      <w:r w:rsidRPr="0000107D">
        <w:t xml:space="preserve">G. Regular left the </w:t>
      </w:r>
      <w:r>
        <w:t xml:space="preserve">Committee </w:t>
      </w:r>
      <w:r w:rsidRPr="0000107D">
        <w:t>meeting.</w:t>
      </w:r>
    </w:p>
    <w:p w:rsidR="0000107D" w:rsidRPr="00B72A85" w:rsidRDefault="0000107D" w:rsidP="0000107D">
      <w:pPr>
        <w:rPr>
          <w:b/>
          <w:sz w:val="18"/>
          <w:szCs w:val="18"/>
        </w:rPr>
      </w:pPr>
      <w:r>
        <w:rPr>
          <w:b/>
          <w:sz w:val="28"/>
          <w:szCs w:val="28"/>
        </w:rPr>
        <w:lastRenderedPageBreak/>
        <w:t>Helmet Policy</w:t>
      </w:r>
    </w:p>
    <w:p w:rsidR="0000107D" w:rsidRPr="00B72A85" w:rsidRDefault="0000107D" w:rsidP="0000107D">
      <w:pPr>
        <w:rPr>
          <w:b/>
          <w:sz w:val="18"/>
          <w:szCs w:val="18"/>
        </w:rPr>
      </w:pPr>
    </w:p>
    <w:p w:rsidR="0000107D" w:rsidRDefault="0000107D" w:rsidP="0000107D">
      <w:r>
        <w:t xml:space="preserve">The Director of Recreation and Community Services e-mailed the first draft of the policy to various user groups of the Community Centre as requested by the Committee. There were no major issues received back from the groups; therefore, the Committee is suggesting that the policy be implemented as attached.  </w:t>
      </w:r>
    </w:p>
    <w:p w:rsidR="0000107D" w:rsidRDefault="0000107D" w:rsidP="0000107D"/>
    <w:p w:rsidR="0000107D" w:rsidRDefault="0000107D" w:rsidP="0000107D">
      <w:r>
        <w:t>The Committee is presenting the Helmet Policy to Council for its first reading.</w:t>
      </w:r>
    </w:p>
    <w:p w:rsidR="0000107D" w:rsidRDefault="0000107D" w:rsidP="0000107D"/>
    <w:p w:rsidR="0000107D" w:rsidRPr="00B72A85" w:rsidRDefault="0000107D" w:rsidP="0000107D">
      <w:pPr>
        <w:rPr>
          <w:b/>
          <w:sz w:val="18"/>
          <w:szCs w:val="18"/>
        </w:rPr>
      </w:pPr>
      <w:r>
        <w:rPr>
          <w:b/>
          <w:sz w:val="28"/>
          <w:szCs w:val="28"/>
        </w:rPr>
        <w:t>Grants, Subsidies &amp; In-kind Services Policy</w:t>
      </w:r>
    </w:p>
    <w:p w:rsidR="0000107D" w:rsidRPr="00B72A85" w:rsidRDefault="0000107D" w:rsidP="0000107D">
      <w:pPr>
        <w:rPr>
          <w:b/>
          <w:sz w:val="18"/>
          <w:szCs w:val="18"/>
        </w:rPr>
      </w:pPr>
    </w:p>
    <w:p w:rsidR="0000107D" w:rsidRDefault="0000107D" w:rsidP="0000107D">
      <w:r>
        <w:t>The Director notified the Committee of a proposed change to the Policy. As a result of adopting the new Community Partnership Fund Policy, the section in the Grants, Subsidies &amp; In-kind Services Policy called “Annual Grants to Affiliated Groups” is being removed.</w:t>
      </w:r>
    </w:p>
    <w:p w:rsidR="0000107D" w:rsidRDefault="0000107D" w:rsidP="0000107D"/>
    <w:p w:rsidR="0000107D" w:rsidRDefault="0000107D" w:rsidP="0000107D">
      <w:r>
        <w:t>The Committee is presenting the Grants, Subsidies &amp; In-kind Services Policy to Council for its first reading.</w:t>
      </w:r>
    </w:p>
    <w:p w:rsidR="0000107D" w:rsidRDefault="0000107D" w:rsidP="0000107D">
      <w:pPr>
        <w:rPr>
          <w:rFonts w:cs="Helvetica"/>
          <w:i/>
          <w:color w:val="141823"/>
          <w:sz w:val="28"/>
          <w:szCs w:val="28"/>
          <w:shd w:val="clear" w:color="auto" w:fill="FFFFFF"/>
        </w:rPr>
      </w:pPr>
    </w:p>
    <w:p w:rsidR="0000107D" w:rsidRPr="00B72A85" w:rsidRDefault="0000107D" w:rsidP="0000107D">
      <w:pPr>
        <w:rPr>
          <w:b/>
          <w:sz w:val="18"/>
          <w:szCs w:val="18"/>
        </w:rPr>
      </w:pPr>
      <w:r>
        <w:rPr>
          <w:b/>
          <w:sz w:val="28"/>
          <w:szCs w:val="28"/>
        </w:rPr>
        <w:t>Recreation, Parks &amp; Open Spaces Bylaw</w:t>
      </w:r>
    </w:p>
    <w:p w:rsidR="0000107D" w:rsidRPr="00B72A85" w:rsidRDefault="0000107D" w:rsidP="0000107D">
      <w:pPr>
        <w:rPr>
          <w:b/>
          <w:sz w:val="18"/>
          <w:szCs w:val="18"/>
        </w:rPr>
      </w:pPr>
    </w:p>
    <w:p w:rsidR="0000107D" w:rsidRPr="00B144A3" w:rsidRDefault="0000107D" w:rsidP="0000107D">
      <w:r>
        <w:t xml:space="preserve">The Director presented the Committee with some proposed changes to the Parks and Green Space Regulations. The Committee made some suggestions and the Director advised that the recommended changes will be made to the bylaw and presented for the first reading at the next meeting. </w:t>
      </w:r>
    </w:p>
    <w:p w:rsidR="0000107D" w:rsidRDefault="0000107D" w:rsidP="0000107D"/>
    <w:p w:rsidR="0000107D" w:rsidRPr="00DE0702" w:rsidRDefault="0000107D" w:rsidP="0000107D">
      <w:pPr>
        <w:rPr>
          <w:b/>
          <w:sz w:val="18"/>
          <w:szCs w:val="18"/>
        </w:rPr>
      </w:pPr>
      <w:r w:rsidRPr="008F6476">
        <w:rPr>
          <w:b/>
          <w:sz w:val="28"/>
          <w:szCs w:val="28"/>
        </w:rPr>
        <w:t>Parking at Cobb’s Pond</w:t>
      </w:r>
    </w:p>
    <w:p w:rsidR="0000107D" w:rsidRPr="00DE0702" w:rsidRDefault="0000107D" w:rsidP="0000107D">
      <w:pPr>
        <w:rPr>
          <w:sz w:val="18"/>
          <w:szCs w:val="18"/>
        </w:rPr>
      </w:pPr>
    </w:p>
    <w:p w:rsidR="0000107D" w:rsidRDefault="0000107D" w:rsidP="0000107D">
      <w:r>
        <w:t>The Public Safety and Human Resources Committee referred a concern from the weekend of March 12</w:t>
      </w:r>
      <w:r w:rsidRPr="00B72A85">
        <w:rPr>
          <w:vertAlign w:val="superscript"/>
        </w:rPr>
        <w:t>th</w:t>
      </w:r>
      <w:r>
        <w:t xml:space="preserve"> regarding illegal parking on the side of Magee Road at Cobb’s Pond Rotary Park. The Committee would like to see event organizers provide their own traffic attendants, under the direction of Municipal Enforcement. After much discussion, the Committee does not feel this is the safest solution. Event organizers may not be aware of the rules and regulations of parking bylaws. Generally, the Recreation &amp; Community Services Department will forward requests of parking to Municipal Enforcement so they can arrange to have a MEO working during specific events, if possible.   </w:t>
      </w:r>
    </w:p>
    <w:p w:rsidR="0000107D" w:rsidRDefault="0000107D" w:rsidP="0000107D"/>
    <w:p w:rsidR="0000107D" w:rsidRPr="00DE0702" w:rsidRDefault="0000107D" w:rsidP="0000107D">
      <w:pPr>
        <w:rPr>
          <w:b/>
          <w:sz w:val="18"/>
          <w:szCs w:val="18"/>
        </w:rPr>
      </w:pPr>
      <w:r w:rsidRPr="001D3A77">
        <w:rPr>
          <w:b/>
          <w:sz w:val="28"/>
          <w:szCs w:val="28"/>
        </w:rPr>
        <w:t>Upcoming events</w:t>
      </w:r>
    </w:p>
    <w:p w:rsidR="0000107D" w:rsidRPr="00DE0702" w:rsidRDefault="0000107D" w:rsidP="0000107D">
      <w:pPr>
        <w:rPr>
          <w:b/>
          <w:sz w:val="18"/>
          <w:szCs w:val="18"/>
        </w:rPr>
      </w:pPr>
    </w:p>
    <w:p w:rsidR="0000107D" w:rsidRDefault="0000107D" w:rsidP="0000107D">
      <w:pPr>
        <w:pStyle w:val="ListParagraph"/>
        <w:numPr>
          <w:ilvl w:val="0"/>
          <w:numId w:val="32"/>
        </w:numPr>
        <w:tabs>
          <w:tab w:val="left" w:pos="2340"/>
        </w:tabs>
        <w:contextualSpacing w:val="0"/>
        <w:jc w:val="left"/>
        <w:rPr>
          <w:rFonts w:cs="Arial"/>
          <w:lang w:val="en-GB"/>
        </w:rPr>
      </w:pPr>
      <w:r>
        <w:rPr>
          <w:rFonts w:cs="Arial"/>
          <w:lang w:val="en-GB"/>
        </w:rPr>
        <w:t>Mar 26:</w:t>
      </w:r>
      <w:r>
        <w:rPr>
          <w:rFonts w:cs="Arial"/>
          <w:lang w:val="en-GB"/>
        </w:rPr>
        <w:tab/>
        <w:t>Silver Jets Skating Club Ice Show</w:t>
      </w:r>
    </w:p>
    <w:p w:rsidR="0000107D" w:rsidRDefault="0000107D" w:rsidP="0000107D">
      <w:pPr>
        <w:pStyle w:val="ListParagraph"/>
        <w:numPr>
          <w:ilvl w:val="0"/>
          <w:numId w:val="32"/>
        </w:numPr>
        <w:tabs>
          <w:tab w:val="left" w:pos="2340"/>
        </w:tabs>
        <w:contextualSpacing w:val="0"/>
        <w:jc w:val="left"/>
        <w:rPr>
          <w:rFonts w:cs="Arial"/>
          <w:lang w:val="en-GB"/>
        </w:rPr>
      </w:pPr>
      <w:r>
        <w:rPr>
          <w:rFonts w:cs="Arial"/>
          <w:lang w:val="en-GB"/>
        </w:rPr>
        <w:t>Mar 28 – 30:</w:t>
      </w:r>
      <w:r>
        <w:rPr>
          <w:rFonts w:cs="Arial"/>
          <w:lang w:val="en-GB"/>
        </w:rPr>
        <w:tab/>
        <w:t>Steele Hotels Provincial Midget A Hockey Tournament</w:t>
      </w:r>
    </w:p>
    <w:p w:rsidR="0000107D" w:rsidRDefault="0000107D" w:rsidP="0000107D">
      <w:pPr>
        <w:pStyle w:val="ListParagraph"/>
        <w:numPr>
          <w:ilvl w:val="0"/>
          <w:numId w:val="32"/>
        </w:numPr>
        <w:tabs>
          <w:tab w:val="left" w:pos="2160"/>
          <w:tab w:val="left" w:pos="2340"/>
        </w:tabs>
        <w:contextualSpacing w:val="0"/>
        <w:jc w:val="left"/>
        <w:rPr>
          <w:rFonts w:cs="Arial"/>
          <w:lang w:val="en-GB"/>
        </w:rPr>
      </w:pPr>
      <w:r>
        <w:rPr>
          <w:rFonts w:cs="Arial"/>
          <w:lang w:val="en-GB"/>
        </w:rPr>
        <w:t>Mar 31 – Apr 2:</w:t>
      </w:r>
      <w:r>
        <w:rPr>
          <w:rFonts w:cs="Arial"/>
          <w:lang w:val="en-GB"/>
        </w:rPr>
        <w:tab/>
        <w:t>Steele Hotels Provincial Bantam Mega Hockey Tournament</w:t>
      </w:r>
    </w:p>
    <w:p w:rsidR="00CB541D" w:rsidRDefault="00CB541D" w:rsidP="00B1563D"/>
    <w:p w:rsidR="00B1563D" w:rsidRDefault="00BC6DD1" w:rsidP="00B1563D">
      <w:pPr>
        <w:pStyle w:val="Heading3"/>
      </w:pPr>
      <w:r>
        <w:lastRenderedPageBreak/>
        <w:t>B</w:t>
      </w:r>
      <w:r w:rsidR="00F12D68">
        <w:t>.</w:t>
      </w:r>
      <w:r w:rsidR="00F12D68">
        <w:tab/>
      </w:r>
      <w:r w:rsidR="008F1F05">
        <w:t>Development, Tourism &amp; Culture Committee</w:t>
      </w:r>
      <w:r w:rsidR="00B1563D">
        <w:t>:</w:t>
      </w:r>
    </w:p>
    <w:p w:rsidR="00B1563D" w:rsidRDefault="00B1563D" w:rsidP="00B1563D"/>
    <w:p w:rsidR="00B1563D" w:rsidRDefault="00B1563D" w:rsidP="00B1563D">
      <w:r w:rsidRPr="00EC3088">
        <w:t xml:space="preserve">The </w:t>
      </w:r>
      <w:r w:rsidR="008F1F05">
        <w:t>Development, Tourism &amp; Culture Committee</w:t>
      </w:r>
      <w:r w:rsidRPr="00EC3088">
        <w:t xml:space="preserve"> </w:t>
      </w:r>
      <w:r w:rsidR="00BA0D7E">
        <w:t>report</w:t>
      </w:r>
      <w:r w:rsidR="00CD500C">
        <w:t xml:space="preserve"> was presented by </w:t>
      </w:r>
      <w:proofErr w:type="spellStart"/>
      <w:r w:rsidR="000C7A96">
        <w:t>Councillor</w:t>
      </w:r>
      <w:proofErr w:type="spellEnd"/>
      <w:r w:rsidR="000C7A96">
        <w:t xml:space="preserve"> </w:t>
      </w:r>
      <w:proofErr w:type="spellStart"/>
      <w:r w:rsidR="00B04959">
        <w:t>McBreairty</w:t>
      </w:r>
      <w:proofErr w:type="spellEnd"/>
      <w:r w:rsidR="00904C9C">
        <w:t>.</w:t>
      </w:r>
    </w:p>
    <w:p w:rsidR="00640A0F" w:rsidRDefault="00640A0F" w:rsidP="00B1563D"/>
    <w:p w:rsidR="00B44151" w:rsidRDefault="00B1563D" w:rsidP="00EE627E">
      <w:r>
        <w:t xml:space="preserve">The </w:t>
      </w:r>
      <w:r w:rsidR="008F1F05">
        <w:t xml:space="preserve">Development, Tourism &amp; Culture Committee </w:t>
      </w:r>
      <w:r w:rsidR="00904C9C">
        <w:t xml:space="preserve">was held on </w:t>
      </w:r>
      <w:r w:rsidR="00B04959">
        <w:t>March 15, 2016</w:t>
      </w:r>
      <w:r>
        <w:t>.  The meeting was chaired by</w:t>
      </w:r>
      <w:r w:rsidRPr="0017420B">
        <w:t xml:space="preserve"> </w:t>
      </w:r>
      <w:r w:rsidR="00CD500C">
        <w:t>S. McBreairty</w:t>
      </w:r>
      <w:r w:rsidR="00776F1D">
        <w:t>,</w:t>
      </w:r>
      <w:r w:rsidR="00A4310C">
        <w:t xml:space="preserve"> Councillor</w:t>
      </w:r>
      <w:r>
        <w:t>.  Other members present included:</w:t>
      </w:r>
      <w:r w:rsidR="00CB1D48">
        <w:t xml:space="preserve"> </w:t>
      </w:r>
      <w:r w:rsidR="00C9002F">
        <w:t xml:space="preserve"> </w:t>
      </w:r>
      <w:r w:rsidR="00D66434">
        <w:t>W. Lorenzen, Councillor</w:t>
      </w:r>
      <w:r w:rsidR="008F1F05">
        <w:t xml:space="preserve">; </w:t>
      </w:r>
      <w:r w:rsidR="000A354E">
        <w:t xml:space="preserve">R. Anstey, </w:t>
      </w:r>
      <w:proofErr w:type="spellStart"/>
      <w:r w:rsidR="000A354E">
        <w:t>Councillor</w:t>
      </w:r>
      <w:proofErr w:type="spellEnd"/>
      <w:r w:rsidR="000A354E">
        <w:t xml:space="preserve">; </w:t>
      </w:r>
      <w:r w:rsidR="00B04959">
        <w:t xml:space="preserve">C. Elliott, Mayor; C. Abbott, Deputy Mayor; B. Dove, </w:t>
      </w:r>
      <w:proofErr w:type="spellStart"/>
      <w:r w:rsidR="00B04959">
        <w:t>Councillor</w:t>
      </w:r>
      <w:proofErr w:type="spellEnd"/>
      <w:r w:rsidR="00B04959">
        <w:t xml:space="preserve">; G. Parrott, </w:t>
      </w:r>
      <w:proofErr w:type="spellStart"/>
      <w:r w:rsidR="00B04959">
        <w:t>Councillor</w:t>
      </w:r>
      <w:proofErr w:type="spellEnd"/>
      <w:r w:rsidR="00B04959">
        <w:t xml:space="preserve">; </w:t>
      </w:r>
      <w:r w:rsidR="0040655E">
        <w:t>D. Quinton, Economic Development Officer</w:t>
      </w:r>
      <w:r w:rsidR="00043EE1">
        <w:t>.</w:t>
      </w:r>
    </w:p>
    <w:p w:rsidR="0040655E" w:rsidRDefault="0040655E" w:rsidP="00EE627E"/>
    <w:p w:rsidR="0040655E" w:rsidRDefault="0040655E" w:rsidP="00EE627E">
      <w:r>
        <w:t>Delegation:</w:t>
      </w:r>
      <w:r>
        <w:tab/>
        <w:t>A.M. Vaughn, President, College of North Atlantic (CNA)</w:t>
      </w:r>
    </w:p>
    <w:p w:rsidR="0040655E" w:rsidRDefault="0040655E" w:rsidP="00EE627E">
      <w:r>
        <w:tab/>
      </w:r>
      <w:r>
        <w:tab/>
        <w:t>R. Walters, VP of Industry and Community Engagement, CNA</w:t>
      </w:r>
    </w:p>
    <w:p w:rsidR="0040655E" w:rsidRDefault="0040655E" w:rsidP="00EE627E">
      <w:r>
        <w:tab/>
      </w:r>
      <w:r>
        <w:tab/>
        <w:t>F. O’Brien, Local Administrator, CNA</w:t>
      </w:r>
    </w:p>
    <w:p w:rsidR="00365778" w:rsidRDefault="00365778" w:rsidP="00776F1D"/>
    <w:p w:rsidR="007F66B4" w:rsidRDefault="00B1563D" w:rsidP="00776F1D">
      <w:r>
        <w:t>The following items were discussed:</w:t>
      </w:r>
    </w:p>
    <w:p w:rsidR="000A354E" w:rsidRDefault="000A354E" w:rsidP="00776F1D"/>
    <w:p w:rsidR="0092569C" w:rsidRDefault="0092569C" w:rsidP="0092569C">
      <w:pPr>
        <w:tabs>
          <w:tab w:val="left" w:pos="2160"/>
        </w:tabs>
        <w:rPr>
          <w:b/>
          <w:sz w:val="28"/>
          <w:szCs w:val="28"/>
        </w:rPr>
      </w:pPr>
      <w:r>
        <w:rPr>
          <w:b/>
          <w:sz w:val="28"/>
          <w:szCs w:val="28"/>
        </w:rPr>
        <w:t>Delegation – College of the North Atlantic (CNA)</w:t>
      </w:r>
    </w:p>
    <w:p w:rsidR="0092569C" w:rsidRDefault="0092569C" w:rsidP="0092569C">
      <w:pPr>
        <w:tabs>
          <w:tab w:val="left" w:pos="2160"/>
        </w:tabs>
        <w:rPr>
          <w:b/>
          <w:sz w:val="28"/>
          <w:szCs w:val="28"/>
        </w:rPr>
      </w:pPr>
    </w:p>
    <w:p w:rsidR="0092569C" w:rsidRDefault="0092569C" w:rsidP="0092569C">
      <w:pPr>
        <w:tabs>
          <w:tab w:val="left" w:pos="2160"/>
        </w:tabs>
      </w:pPr>
      <w:r>
        <w:t xml:space="preserve">The Chair welcomed the delegation from CNA and thanked the group for meeting with them.  </w:t>
      </w:r>
    </w:p>
    <w:p w:rsidR="0092569C" w:rsidRDefault="0092569C" w:rsidP="0092569C">
      <w:pPr>
        <w:tabs>
          <w:tab w:val="left" w:pos="2160"/>
        </w:tabs>
      </w:pPr>
    </w:p>
    <w:p w:rsidR="0092569C" w:rsidRDefault="0092569C" w:rsidP="0092569C">
      <w:pPr>
        <w:tabs>
          <w:tab w:val="left" w:pos="2160"/>
        </w:tabs>
      </w:pPr>
      <w:r>
        <w:t xml:space="preserve">The delegation answered questions regarding local college programing and student participation rates as well as future training and partnership opportunities for the Gander Campus. </w:t>
      </w:r>
    </w:p>
    <w:p w:rsidR="0092569C" w:rsidRDefault="0092569C" w:rsidP="0092569C">
      <w:pPr>
        <w:tabs>
          <w:tab w:val="left" w:pos="2160"/>
        </w:tabs>
      </w:pPr>
    </w:p>
    <w:p w:rsidR="0092569C" w:rsidRDefault="0092569C" w:rsidP="0092569C">
      <w:pPr>
        <w:tabs>
          <w:tab w:val="left" w:pos="2160"/>
        </w:tabs>
      </w:pPr>
      <w:r>
        <w:t>It was noted tha</w:t>
      </w:r>
      <w:r w:rsidR="00097E65">
        <w:t>t</w:t>
      </w:r>
      <w:r>
        <w:t xml:space="preserve"> CNA Gander campus currently has 127 registered students with 189 new applications on file. The delegation advised that the Aircraft Maintenance Engineering (AME) program and the Automotive Service Technician (AST) program received the most interest with more applicants than available program seats. </w:t>
      </w:r>
    </w:p>
    <w:p w:rsidR="0092569C" w:rsidRDefault="0092569C" w:rsidP="0092569C">
      <w:pPr>
        <w:tabs>
          <w:tab w:val="left" w:pos="2160"/>
        </w:tabs>
      </w:pPr>
    </w:p>
    <w:p w:rsidR="0092569C" w:rsidRDefault="0092569C" w:rsidP="0092569C">
      <w:pPr>
        <w:tabs>
          <w:tab w:val="left" w:pos="2160"/>
        </w:tabs>
      </w:pPr>
      <w:r>
        <w:t>The delegation indicated that CNA is moving towards creating “</w:t>
      </w:r>
      <w:proofErr w:type="spellStart"/>
      <w:r>
        <w:t>Centres</w:t>
      </w:r>
      <w:proofErr w:type="spellEnd"/>
      <w:r>
        <w:t xml:space="preserve"> of Excellence” at their various campuses based on current campus/regional strengths. </w:t>
      </w:r>
    </w:p>
    <w:p w:rsidR="00097E65" w:rsidRDefault="00097E65" w:rsidP="0092569C">
      <w:pPr>
        <w:tabs>
          <w:tab w:val="left" w:pos="2160"/>
        </w:tabs>
      </w:pPr>
    </w:p>
    <w:p w:rsidR="0092569C" w:rsidRDefault="0092569C" w:rsidP="0092569C">
      <w:pPr>
        <w:tabs>
          <w:tab w:val="left" w:pos="2160"/>
        </w:tabs>
      </w:pPr>
      <w:r>
        <w:t xml:space="preserve">For CNA Gander campus, they see expansion potential within the current AME program with opportunity to offer other associated aerospace training and certification. Opportunities may also exist to engage in applied research and public industry partnerships. </w:t>
      </w:r>
    </w:p>
    <w:p w:rsidR="0092569C" w:rsidRDefault="0092569C" w:rsidP="0092569C">
      <w:pPr>
        <w:tabs>
          <w:tab w:val="left" w:pos="2160"/>
        </w:tabs>
      </w:pPr>
    </w:p>
    <w:p w:rsidR="0092569C" w:rsidRDefault="0092569C" w:rsidP="0092569C">
      <w:pPr>
        <w:tabs>
          <w:tab w:val="left" w:pos="2160"/>
        </w:tabs>
      </w:pPr>
      <w:r>
        <w:t>The delegation</w:t>
      </w:r>
      <w:r w:rsidRPr="00AF3883">
        <w:t xml:space="preserve"> </w:t>
      </w:r>
      <w:r>
        <w:t xml:space="preserve">advised that CNA is prepared to complete a </w:t>
      </w:r>
      <w:proofErr w:type="spellStart"/>
      <w:r>
        <w:t>Labour</w:t>
      </w:r>
      <w:proofErr w:type="spellEnd"/>
      <w:r>
        <w:t xml:space="preserve"> Market Assessment for the aerospace industry to determine where future training opportunities exist. They also indicated that the college is currently at capacity for the AME program and that future opportunities will require additional infrastructure attainable only through community partnerships with the college.</w:t>
      </w:r>
    </w:p>
    <w:p w:rsidR="0092569C" w:rsidRDefault="0092569C" w:rsidP="0092569C">
      <w:pPr>
        <w:tabs>
          <w:tab w:val="left" w:pos="2160"/>
        </w:tabs>
      </w:pPr>
    </w:p>
    <w:p w:rsidR="0092569C" w:rsidRPr="0092569C" w:rsidRDefault="0092569C" w:rsidP="0092569C">
      <w:pPr>
        <w:tabs>
          <w:tab w:val="left" w:pos="2160"/>
        </w:tabs>
      </w:pPr>
      <w:r w:rsidRPr="0092569C">
        <w:t>The CNA delegation left the Committee meeting at 2:00 pm.</w:t>
      </w:r>
    </w:p>
    <w:p w:rsidR="0092569C" w:rsidRDefault="0092569C" w:rsidP="0092569C">
      <w:pPr>
        <w:tabs>
          <w:tab w:val="left" w:pos="2160"/>
        </w:tabs>
      </w:pPr>
      <w:r w:rsidRPr="0092569C">
        <w:lastRenderedPageBreak/>
        <w:t xml:space="preserve">The Deputy Mayor and </w:t>
      </w:r>
      <w:proofErr w:type="spellStart"/>
      <w:r w:rsidRPr="0092569C">
        <w:t>Councillors</w:t>
      </w:r>
      <w:proofErr w:type="spellEnd"/>
      <w:r w:rsidRPr="0092569C">
        <w:t xml:space="preserve"> Dove and Parrott left the Committee meeting at 2:00 pm.</w:t>
      </w:r>
    </w:p>
    <w:p w:rsidR="0092569C" w:rsidRDefault="0092569C" w:rsidP="0092569C">
      <w:pPr>
        <w:tabs>
          <w:tab w:val="left" w:pos="2160"/>
        </w:tabs>
      </w:pPr>
    </w:p>
    <w:p w:rsidR="0092569C" w:rsidRPr="00AF3883" w:rsidRDefault="0092569C" w:rsidP="0092569C">
      <w:pPr>
        <w:tabs>
          <w:tab w:val="left" w:pos="2160"/>
        </w:tabs>
      </w:pPr>
      <w:r>
        <w:t>The Committee has directed staff to follow up with CNA to determine a time line for the ‘</w:t>
      </w:r>
      <w:proofErr w:type="spellStart"/>
      <w:r>
        <w:t>Labour</w:t>
      </w:r>
      <w:proofErr w:type="spellEnd"/>
      <w:r>
        <w:t xml:space="preserve"> Market Assessment’ and to offer any assistance required.   </w:t>
      </w:r>
    </w:p>
    <w:p w:rsidR="0092569C" w:rsidRDefault="0092569C" w:rsidP="0092569C">
      <w:pPr>
        <w:tabs>
          <w:tab w:val="left" w:pos="2160"/>
        </w:tabs>
      </w:pPr>
    </w:p>
    <w:p w:rsidR="0092569C" w:rsidRDefault="0092569C" w:rsidP="0092569C">
      <w:pPr>
        <w:tabs>
          <w:tab w:val="left" w:pos="2160"/>
        </w:tabs>
        <w:rPr>
          <w:b/>
          <w:sz w:val="28"/>
          <w:szCs w:val="28"/>
        </w:rPr>
      </w:pPr>
    </w:p>
    <w:p w:rsidR="0092569C" w:rsidRDefault="0092569C" w:rsidP="0092569C">
      <w:pPr>
        <w:tabs>
          <w:tab w:val="left" w:pos="2160"/>
        </w:tabs>
        <w:rPr>
          <w:b/>
          <w:sz w:val="28"/>
          <w:szCs w:val="28"/>
        </w:rPr>
      </w:pPr>
      <w:r>
        <w:rPr>
          <w:b/>
          <w:sz w:val="28"/>
          <w:szCs w:val="28"/>
        </w:rPr>
        <w:t>HBB Application – 18 Memorial Drive</w:t>
      </w:r>
    </w:p>
    <w:p w:rsidR="0092569C" w:rsidRDefault="0092569C" w:rsidP="0092569C">
      <w:pPr>
        <w:autoSpaceDE w:val="0"/>
        <w:autoSpaceDN w:val="0"/>
        <w:adjustRightInd w:val="0"/>
      </w:pPr>
    </w:p>
    <w:p w:rsidR="0092569C" w:rsidRDefault="0092569C" w:rsidP="0092569C">
      <w:pPr>
        <w:autoSpaceDE w:val="0"/>
        <w:autoSpaceDN w:val="0"/>
        <w:adjustRightInd w:val="0"/>
      </w:pPr>
      <w:r w:rsidRPr="007424DF">
        <w:t xml:space="preserve">The Committee reviewed an application from the resident of </w:t>
      </w:r>
      <w:r>
        <w:t>18</w:t>
      </w:r>
      <w:r w:rsidRPr="007424DF">
        <w:t xml:space="preserve"> </w:t>
      </w:r>
      <w:r>
        <w:t>Memorial</w:t>
      </w:r>
      <w:r w:rsidRPr="007424DF">
        <w:t xml:space="preserve"> Drive.</w:t>
      </w:r>
    </w:p>
    <w:p w:rsidR="0092569C" w:rsidRPr="007424DF" w:rsidRDefault="0092569C" w:rsidP="0092569C">
      <w:pPr>
        <w:autoSpaceDE w:val="0"/>
        <w:autoSpaceDN w:val="0"/>
        <w:adjustRightInd w:val="0"/>
      </w:pPr>
    </w:p>
    <w:p w:rsidR="0092569C" w:rsidRPr="007424DF" w:rsidRDefault="0092569C" w:rsidP="0092569C">
      <w:pPr>
        <w:autoSpaceDE w:val="0"/>
        <w:autoSpaceDN w:val="0"/>
        <w:adjustRightInd w:val="0"/>
      </w:pPr>
      <w:r w:rsidRPr="007424DF">
        <w:t>WHEREAS an application has been received from “</w:t>
      </w:r>
      <w:r>
        <w:t>KLR Contracting</w:t>
      </w:r>
      <w:r w:rsidRPr="007424DF">
        <w:t>” to operate a mobile</w:t>
      </w:r>
    </w:p>
    <w:p w:rsidR="0092569C" w:rsidRDefault="0092569C" w:rsidP="0092569C">
      <w:pPr>
        <w:autoSpaceDE w:val="0"/>
        <w:autoSpaceDN w:val="0"/>
        <w:adjustRightInd w:val="0"/>
      </w:pPr>
      <w:proofErr w:type="gramStart"/>
      <w:r>
        <w:t>landscaping/sub</w:t>
      </w:r>
      <w:proofErr w:type="gramEnd"/>
      <w:r>
        <w:t xml:space="preserve"> compact tractor</w:t>
      </w:r>
      <w:r w:rsidRPr="007424DF">
        <w:t xml:space="preserve"> service.</w:t>
      </w:r>
    </w:p>
    <w:p w:rsidR="0092569C" w:rsidRPr="007424DF" w:rsidRDefault="0092569C" w:rsidP="0092569C">
      <w:pPr>
        <w:autoSpaceDE w:val="0"/>
        <w:autoSpaceDN w:val="0"/>
        <w:adjustRightInd w:val="0"/>
      </w:pPr>
    </w:p>
    <w:p w:rsidR="0092569C" w:rsidRPr="007424DF" w:rsidRDefault="0092569C" w:rsidP="0092569C">
      <w:pPr>
        <w:autoSpaceDE w:val="0"/>
        <w:autoSpaceDN w:val="0"/>
        <w:adjustRightInd w:val="0"/>
      </w:pPr>
      <w:r w:rsidRPr="007424DF">
        <w:t>AND WHEREAS the advertising and discretionary use notices were posted with no objections</w:t>
      </w:r>
    </w:p>
    <w:p w:rsidR="0092569C" w:rsidRPr="007424DF" w:rsidRDefault="0092569C" w:rsidP="0092569C">
      <w:pPr>
        <w:autoSpaceDE w:val="0"/>
        <w:autoSpaceDN w:val="0"/>
        <w:adjustRightInd w:val="0"/>
      </w:pPr>
      <w:proofErr w:type="gramStart"/>
      <w:r w:rsidRPr="007424DF">
        <w:t>received</w:t>
      </w:r>
      <w:proofErr w:type="gramEnd"/>
      <w:r w:rsidRPr="007424DF">
        <w:t xml:space="preserve"> by the deadline date of </w:t>
      </w:r>
      <w:r>
        <w:t>March</w:t>
      </w:r>
      <w:r w:rsidRPr="007424DF">
        <w:t xml:space="preserve"> </w:t>
      </w:r>
      <w:r>
        <w:t>15</w:t>
      </w:r>
      <w:r w:rsidRPr="007424DF">
        <w:t>th, 201</w:t>
      </w:r>
      <w:r>
        <w:t>6</w:t>
      </w:r>
      <w:r w:rsidRPr="007424DF">
        <w:t xml:space="preserve"> and it meets all of the Town of Gander’s</w:t>
      </w:r>
    </w:p>
    <w:p w:rsidR="0092569C" w:rsidRDefault="0092569C" w:rsidP="0092569C">
      <w:pPr>
        <w:autoSpaceDE w:val="0"/>
        <w:autoSpaceDN w:val="0"/>
        <w:adjustRightInd w:val="0"/>
      </w:pPr>
      <w:proofErr w:type="gramStart"/>
      <w:r w:rsidRPr="007424DF">
        <w:t>Development Regulations</w:t>
      </w:r>
      <w:r>
        <w:t>.</w:t>
      </w:r>
      <w:proofErr w:type="gramEnd"/>
    </w:p>
    <w:p w:rsidR="00A64B48" w:rsidRDefault="00A64B48" w:rsidP="0092569C">
      <w:pPr>
        <w:autoSpaceDE w:val="0"/>
        <w:autoSpaceDN w:val="0"/>
        <w:adjustRightInd w:val="0"/>
      </w:pPr>
    </w:p>
    <w:p w:rsidR="00A64B48" w:rsidRPr="00BF04DD" w:rsidRDefault="00A64B48" w:rsidP="0092569C">
      <w:pPr>
        <w:autoSpaceDE w:val="0"/>
        <w:autoSpaceDN w:val="0"/>
        <w:adjustRightInd w:val="0"/>
        <w:rPr>
          <w:b/>
          <w:sz w:val="26"/>
          <w:szCs w:val="26"/>
        </w:rPr>
      </w:pPr>
      <w:r w:rsidRPr="00BF04DD">
        <w:rPr>
          <w:b/>
          <w:sz w:val="26"/>
          <w:szCs w:val="26"/>
        </w:rPr>
        <w:t>Motion #16-047</w:t>
      </w:r>
    </w:p>
    <w:p w:rsidR="00A64B48" w:rsidRPr="00BF04DD" w:rsidRDefault="00BF04DD" w:rsidP="0092569C">
      <w:pPr>
        <w:autoSpaceDE w:val="0"/>
        <w:autoSpaceDN w:val="0"/>
        <w:adjustRightInd w:val="0"/>
        <w:rPr>
          <w:b/>
          <w:sz w:val="26"/>
          <w:szCs w:val="26"/>
        </w:rPr>
      </w:pPr>
      <w:r w:rsidRPr="00BF04DD">
        <w:rPr>
          <w:b/>
          <w:sz w:val="26"/>
          <w:szCs w:val="26"/>
        </w:rPr>
        <w:t>HBB Application – 18 Memorial Drive</w:t>
      </w:r>
    </w:p>
    <w:p w:rsidR="0092569C" w:rsidRPr="007424DF" w:rsidRDefault="0092569C" w:rsidP="0092569C">
      <w:pPr>
        <w:autoSpaceDE w:val="0"/>
        <w:autoSpaceDN w:val="0"/>
        <w:adjustRightInd w:val="0"/>
      </w:pPr>
    </w:p>
    <w:p w:rsidR="0092569C" w:rsidRDefault="00000BDF" w:rsidP="0092569C">
      <w:pPr>
        <w:autoSpaceDE w:val="0"/>
        <w:autoSpaceDN w:val="0"/>
        <w:adjustRightInd w:val="0"/>
      </w:pPr>
      <w:r>
        <w:t xml:space="preserve">Moved by </w:t>
      </w:r>
      <w:proofErr w:type="spellStart"/>
      <w:r>
        <w:t>Councillor</w:t>
      </w:r>
      <w:proofErr w:type="spellEnd"/>
      <w:r>
        <w:t xml:space="preserve"> </w:t>
      </w:r>
      <w:proofErr w:type="spellStart"/>
      <w:r>
        <w:t>McBreairty</w:t>
      </w:r>
      <w:proofErr w:type="spellEnd"/>
      <w:r>
        <w:t xml:space="preserve"> and seconded by </w:t>
      </w:r>
      <w:proofErr w:type="spellStart"/>
      <w:r>
        <w:t>Councillor</w:t>
      </w:r>
      <w:proofErr w:type="spellEnd"/>
      <w:r>
        <w:t xml:space="preserve"> Dove</w:t>
      </w:r>
      <w:r w:rsidR="0092569C" w:rsidRPr="007424DF">
        <w:t xml:space="preserve"> that “</w:t>
      </w:r>
      <w:r w:rsidR="0092569C">
        <w:t>KLR Contracting</w:t>
      </w:r>
      <w:r w:rsidR="0092569C" w:rsidRPr="007424DF">
        <w:t xml:space="preserve">” be permitted to operate a mobile </w:t>
      </w:r>
      <w:r w:rsidR="0092569C">
        <w:t xml:space="preserve">landscaping/sub compact tractor </w:t>
      </w:r>
      <w:r w:rsidR="0092569C" w:rsidRPr="007424DF">
        <w:t xml:space="preserve">service from </w:t>
      </w:r>
      <w:r w:rsidR="0092569C">
        <w:t>18</w:t>
      </w:r>
      <w:r w:rsidR="0092569C" w:rsidRPr="007424DF">
        <w:t xml:space="preserve"> M</w:t>
      </w:r>
      <w:r w:rsidR="0092569C">
        <w:t>emorial</w:t>
      </w:r>
      <w:r w:rsidR="0092569C" w:rsidRPr="007424DF">
        <w:t xml:space="preserve"> Drive.</w:t>
      </w:r>
    </w:p>
    <w:p w:rsidR="00000BDF" w:rsidRDefault="00000BDF" w:rsidP="0092569C">
      <w:pPr>
        <w:autoSpaceDE w:val="0"/>
        <w:autoSpaceDN w:val="0"/>
        <w:adjustRightInd w:val="0"/>
      </w:pPr>
    </w:p>
    <w:p w:rsidR="00000BDF" w:rsidRDefault="00000BDF" w:rsidP="0092569C">
      <w:pPr>
        <w:autoSpaceDE w:val="0"/>
        <w:autoSpaceDN w:val="0"/>
        <w:adjustRightInd w:val="0"/>
      </w:pPr>
      <w:r>
        <w:tab/>
      </w:r>
      <w:r>
        <w:tab/>
        <w:t xml:space="preserve">In </w:t>
      </w:r>
      <w:proofErr w:type="spellStart"/>
      <w:r>
        <w:t>Favour</w:t>
      </w:r>
      <w:proofErr w:type="spellEnd"/>
      <w:r>
        <w:t>:</w:t>
      </w:r>
      <w:r>
        <w:tab/>
        <w:t>5</w:t>
      </w:r>
      <w:r>
        <w:tab/>
        <w:t>Opposing:</w:t>
      </w:r>
      <w:r>
        <w:tab/>
        <w:t>0</w:t>
      </w:r>
    </w:p>
    <w:p w:rsidR="00000BDF" w:rsidRDefault="00000BDF" w:rsidP="0092569C">
      <w:pPr>
        <w:autoSpaceDE w:val="0"/>
        <w:autoSpaceDN w:val="0"/>
        <w:adjustRightInd w:val="0"/>
      </w:pPr>
    </w:p>
    <w:p w:rsidR="00000BDF" w:rsidRPr="007424DF" w:rsidRDefault="00000BDF" w:rsidP="0092569C">
      <w:pPr>
        <w:autoSpaceDE w:val="0"/>
        <w:autoSpaceDN w:val="0"/>
        <w:adjustRightInd w:val="0"/>
      </w:pPr>
      <w:r w:rsidRPr="00000BDF">
        <w:rPr>
          <w:b/>
        </w:rPr>
        <w:t>Decision:</w:t>
      </w:r>
      <w:r>
        <w:tab/>
        <w:t>Motion carried.</w:t>
      </w:r>
    </w:p>
    <w:p w:rsidR="000A354E" w:rsidRDefault="000A354E" w:rsidP="000A354E">
      <w:pPr>
        <w:tabs>
          <w:tab w:val="left" w:pos="2160"/>
        </w:tabs>
      </w:pPr>
    </w:p>
    <w:p w:rsidR="00076B29" w:rsidRDefault="00076B29" w:rsidP="00076B29">
      <w:pPr>
        <w:pStyle w:val="Heading3"/>
        <w:rPr>
          <w:lang w:val="en-CA"/>
        </w:rPr>
      </w:pPr>
      <w:r>
        <w:rPr>
          <w:lang w:val="en-CA"/>
        </w:rPr>
        <w:t>C.</w:t>
      </w:r>
      <w:r>
        <w:rPr>
          <w:lang w:val="en-CA"/>
        </w:rPr>
        <w:tab/>
      </w:r>
      <w:r w:rsidR="00BF2346">
        <w:rPr>
          <w:lang w:val="en-CA"/>
        </w:rPr>
        <w:t>Governance &amp; Community Engagement:</w:t>
      </w:r>
    </w:p>
    <w:p w:rsidR="00EC0915" w:rsidRDefault="00EC0915" w:rsidP="00EC0915">
      <w:pPr>
        <w:rPr>
          <w:lang w:val="en-CA"/>
        </w:rPr>
      </w:pPr>
    </w:p>
    <w:p w:rsidR="00EC0915" w:rsidRPr="00480A65" w:rsidRDefault="00EC0915" w:rsidP="00EC0915">
      <w:r>
        <w:t xml:space="preserve">The </w:t>
      </w:r>
      <w:r w:rsidR="00BF2346">
        <w:t>Governance &amp; Community Engagement</w:t>
      </w:r>
      <w:r>
        <w:t xml:space="preserve"> </w:t>
      </w:r>
      <w:r w:rsidRPr="00480A65">
        <w:t>C</w:t>
      </w:r>
      <w:r>
        <w:t xml:space="preserve">ommittee report was presented by </w:t>
      </w:r>
      <w:proofErr w:type="spellStart"/>
      <w:r w:rsidR="00171700">
        <w:t>Councillor</w:t>
      </w:r>
      <w:proofErr w:type="spellEnd"/>
      <w:r w:rsidR="00171700">
        <w:t xml:space="preserve"> </w:t>
      </w:r>
      <w:proofErr w:type="spellStart"/>
      <w:r w:rsidR="00171700">
        <w:t>McBreairty</w:t>
      </w:r>
      <w:proofErr w:type="spellEnd"/>
      <w:r w:rsidR="00AD311D">
        <w:t>.</w:t>
      </w:r>
    </w:p>
    <w:p w:rsidR="00EC0915" w:rsidRPr="003978F9" w:rsidRDefault="00EC0915" w:rsidP="00EC0915"/>
    <w:p w:rsidR="00FD29A3" w:rsidRPr="0017326B" w:rsidRDefault="00EC0915" w:rsidP="004A2343">
      <w:r>
        <w:t xml:space="preserve">The </w:t>
      </w:r>
      <w:r w:rsidR="00BF2346">
        <w:t>Governance &amp; Community Engagement</w:t>
      </w:r>
      <w:r>
        <w:t xml:space="preserve"> Committee </w:t>
      </w:r>
      <w:r w:rsidR="005B67AC">
        <w:t xml:space="preserve">meeting </w:t>
      </w:r>
      <w:r>
        <w:t xml:space="preserve">was held on </w:t>
      </w:r>
      <w:r w:rsidR="00171700">
        <w:t>March 15</w:t>
      </w:r>
      <w:r w:rsidR="000A354E">
        <w:t>,</w:t>
      </w:r>
      <w:r w:rsidR="00BF2346">
        <w:t xml:space="preserve"> 201</w:t>
      </w:r>
      <w:r w:rsidR="000851B4">
        <w:t>6</w:t>
      </w:r>
      <w:r w:rsidR="00BF2346">
        <w:t>.</w:t>
      </w:r>
      <w:r>
        <w:t xml:space="preserve">  The meeting was chaired by </w:t>
      </w:r>
      <w:r w:rsidR="00BF2346">
        <w:t>C. Abbott, Deputy Mayor</w:t>
      </w:r>
      <w:r>
        <w:t>.  Other members present included</w:t>
      </w:r>
      <w:r w:rsidRPr="00071DCB">
        <w:t xml:space="preserve">:  </w:t>
      </w:r>
      <w:r w:rsidR="000851B4">
        <w:t>W</w:t>
      </w:r>
      <w:r w:rsidR="000A354E">
        <w:t>. Lorenzen, Councillor; S. McBreairty, Councillor; D. Chafe, CAO.</w:t>
      </w:r>
    </w:p>
    <w:p w:rsidR="00BF2346" w:rsidRDefault="00BF2346" w:rsidP="004A2343"/>
    <w:p w:rsidR="009B159D" w:rsidRDefault="004A2343" w:rsidP="004A2343">
      <w:pPr>
        <w:jc w:val="left"/>
      </w:pPr>
      <w:bookmarkStart w:id="1" w:name="OLE_LINK3"/>
      <w:bookmarkStart w:id="2" w:name="OLE_LINK4"/>
      <w:r>
        <w:t>The following items were discussed:</w:t>
      </w:r>
    </w:p>
    <w:p w:rsidR="004707C4" w:rsidRDefault="004707C4" w:rsidP="004A2343">
      <w:pPr>
        <w:jc w:val="left"/>
      </w:pPr>
    </w:p>
    <w:p w:rsidR="004707C4" w:rsidRDefault="004707C4" w:rsidP="004A2343">
      <w:pPr>
        <w:jc w:val="left"/>
      </w:pPr>
    </w:p>
    <w:p w:rsidR="004707C4" w:rsidRDefault="004707C4" w:rsidP="004A2343">
      <w:pPr>
        <w:jc w:val="left"/>
      </w:pPr>
    </w:p>
    <w:p w:rsidR="004707C4" w:rsidRDefault="004707C4" w:rsidP="004A2343">
      <w:pPr>
        <w:jc w:val="left"/>
      </w:pPr>
    </w:p>
    <w:bookmarkEnd w:id="1"/>
    <w:bookmarkEnd w:id="2"/>
    <w:p w:rsidR="005372C7" w:rsidRDefault="005372C7" w:rsidP="005372C7">
      <w:pPr>
        <w:widowControl w:val="0"/>
        <w:autoSpaceDE w:val="0"/>
        <w:autoSpaceDN w:val="0"/>
        <w:adjustRightInd w:val="0"/>
      </w:pPr>
    </w:p>
    <w:p w:rsidR="004707C4" w:rsidRPr="004707C4" w:rsidRDefault="004707C4" w:rsidP="004707C4">
      <w:pPr>
        <w:widowControl w:val="0"/>
        <w:autoSpaceDE w:val="0"/>
        <w:autoSpaceDN w:val="0"/>
        <w:adjustRightInd w:val="0"/>
        <w:rPr>
          <w:rFonts w:cs="Calibri"/>
          <w:b/>
          <w:sz w:val="28"/>
          <w:szCs w:val="28"/>
        </w:rPr>
      </w:pPr>
      <w:r w:rsidRPr="004707C4">
        <w:rPr>
          <w:rFonts w:cs="Calibri"/>
          <w:b/>
          <w:sz w:val="28"/>
          <w:szCs w:val="28"/>
        </w:rPr>
        <w:lastRenderedPageBreak/>
        <w:t>Review of Previous Minutes</w:t>
      </w:r>
    </w:p>
    <w:p w:rsidR="004707C4" w:rsidRPr="00B47064" w:rsidRDefault="004707C4" w:rsidP="004707C4">
      <w:pPr>
        <w:widowControl w:val="0"/>
        <w:autoSpaceDE w:val="0"/>
        <w:autoSpaceDN w:val="0"/>
        <w:adjustRightInd w:val="0"/>
        <w:rPr>
          <w:rFonts w:cs="Calibri"/>
          <w:b/>
        </w:rPr>
      </w:pPr>
    </w:p>
    <w:p w:rsidR="004707C4" w:rsidRPr="00B47064" w:rsidRDefault="004707C4" w:rsidP="004707C4">
      <w:pPr>
        <w:widowControl w:val="0"/>
        <w:autoSpaceDE w:val="0"/>
        <w:autoSpaceDN w:val="0"/>
        <w:adjustRightInd w:val="0"/>
        <w:rPr>
          <w:rFonts w:cs="Calibri"/>
        </w:rPr>
      </w:pPr>
      <w:r w:rsidRPr="00B47064">
        <w:rPr>
          <w:rFonts w:cs="Calibri"/>
        </w:rPr>
        <w:t xml:space="preserve">The </w:t>
      </w:r>
      <w:r>
        <w:rPr>
          <w:rFonts w:cs="Calibri"/>
        </w:rPr>
        <w:t>C</w:t>
      </w:r>
      <w:r w:rsidRPr="00B47064">
        <w:rPr>
          <w:rFonts w:cs="Calibri"/>
        </w:rPr>
        <w:t xml:space="preserve">ommittee reviewed and discussed the </w:t>
      </w:r>
      <w:r>
        <w:rPr>
          <w:rFonts w:cs="Calibri"/>
        </w:rPr>
        <w:t>M</w:t>
      </w:r>
      <w:r w:rsidRPr="00B47064">
        <w:rPr>
          <w:rFonts w:cs="Calibri"/>
        </w:rPr>
        <w:t>inutes of its previous meeting. No changes were required.</w:t>
      </w:r>
    </w:p>
    <w:p w:rsidR="004707C4" w:rsidRPr="00B47064" w:rsidRDefault="004707C4" w:rsidP="004707C4">
      <w:pPr>
        <w:widowControl w:val="0"/>
        <w:autoSpaceDE w:val="0"/>
        <w:autoSpaceDN w:val="0"/>
        <w:adjustRightInd w:val="0"/>
        <w:rPr>
          <w:rFonts w:cs="Calibri"/>
          <w:b/>
        </w:rPr>
      </w:pPr>
    </w:p>
    <w:p w:rsidR="004707C4" w:rsidRPr="004707C4" w:rsidRDefault="004707C4" w:rsidP="004707C4">
      <w:pPr>
        <w:widowControl w:val="0"/>
        <w:autoSpaceDE w:val="0"/>
        <w:autoSpaceDN w:val="0"/>
        <w:adjustRightInd w:val="0"/>
        <w:rPr>
          <w:rFonts w:cs="Calibri"/>
          <w:sz w:val="28"/>
          <w:szCs w:val="28"/>
        </w:rPr>
      </w:pPr>
      <w:r w:rsidRPr="004707C4">
        <w:rPr>
          <w:rFonts w:cs="Calibri"/>
          <w:b/>
          <w:sz w:val="28"/>
          <w:szCs w:val="28"/>
        </w:rPr>
        <w:t>Budget Interaction Software</w:t>
      </w:r>
      <w:r w:rsidRPr="004707C4">
        <w:rPr>
          <w:rFonts w:cs="Calibri"/>
          <w:sz w:val="28"/>
          <w:szCs w:val="28"/>
        </w:rPr>
        <w:t xml:space="preserve"> </w:t>
      </w:r>
    </w:p>
    <w:p w:rsidR="004707C4" w:rsidRPr="00B47064" w:rsidRDefault="004707C4" w:rsidP="004707C4">
      <w:pPr>
        <w:widowControl w:val="0"/>
        <w:autoSpaceDE w:val="0"/>
        <w:autoSpaceDN w:val="0"/>
        <w:adjustRightInd w:val="0"/>
        <w:rPr>
          <w:rFonts w:cs="Calibri"/>
        </w:rPr>
      </w:pPr>
    </w:p>
    <w:p w:rsidR="004707C4" w:rsidRPr="00B47064" w:rsidRDefault="004707C4" w:rsidP="004707C4">
      <w:r w:rsidRPr="00B47064">
        <w:rPr>
          <w:rFonts w:cs="Calibri"/>
        </w:rPr>
        <w:t xml:space="preserve">At its previous meeting the </w:t>
      </w:r>
      <w:r>
        <w:rPr>
          <w:rFonts w:cs="Calibri"/>
        </w:rPr>
        <w:t>C</w:t>
      </w:r>
      <w:r w:rsidRPr="00B47064">
        <w:rPr>
          <w:rFonts w:cs="Calibri"/>
        </w:rPr>
        <w:t xml:space="preserve">ommittee asked staff to review Citizen Budget, </w:t>
      </w:r>
      <w:r>
        <w:rPr>
          <w:rFonts w:cs="Calibri"/>
        </w:rPr>
        <w:t xml:space="preserve">which is </w:t>
      </w:r>
      <w:r w:rsidRPr="00B47064">
        <w:rPr>
          <w:rFonts w:cs="Calibri"/>
        </w:rPr>
        <w:t xml:space="preserve">a piece of interactive budgeting software </w:t>
      </w:r>
      <w:r>
        <w:rPr>
          <w:rFonts w:cs="Calibri"/>
        </w:rPr>
        <w:t>that will</w:t>
      </w:r>
      <w:r w:rsidRPr="00B47064">
        <w:rPr>
          <w:rFonts w:cs="Calibri"/>
        </w:rPr>
        <w:t xml:space="preserve"> affords</w:t>
      </w:r>
      <w:r>
        <w:rPr>
          <w:rFonts w:cs="Calibri"/>
        </w:rPr>
        <w:t xml:space="preserve"> </w:t>
      </w:r>
      <w:r w:rsidRPr="00B47064">
        <w:rPr>
          <w:rFonts w:cs="Calibri"/>
        </w:rPr>
        <w:t xml:space="preserve">residents the opportunity </w:t>
      </w:r>
      <w:r w:rsidRPr="00B47064">
        <w:t xml:space="preserve">to see the cost of existing and new programs and services and the challenges of developing a balanced budget. </w:t>
      </w:r>
    </w:p>
    <w:p w:rsidR="004707C4" w:rsidRPr="00B47064" w:rsidRDefault="004707C4" w:rsidP="004707C4"/>
    <w:p w:rsidR="004707C4" w:rsidRPr="00B47064" w:rsidRDefault="004707C4" w:rsidP="004707C4">
      <w:r w:rsidRPr="00B47064">
        <w:t>While Management feels that this program would not be suitable for the Town, the Committee has asked that staff to contact the vendor and arrange for an official demonstration of the product before making a final decision on its purchase and implementation.</w:t>
      </w:r>
    </w:p>
    <w:p w:rsidR="004707C4" w:rsidRPr="00B47064" w:rsidRDefault="004707C4" w:rsidP="004707C4"/>
    <w:p w:rsidR="004707C4" w:rsidRPr="004707C4" w:rsidRDefault="004707C4" w:rsidP="004707C4">
      <w:pPr>
        <w:rPr>
          <w:b/>
          <w:sz w:val="28"/>
          <w:szCs w:val="28"/>
        </w:rPr>
      </w:pPr>
      <w:r w:rsidRPr="004707C4">
        <w:rPr>
          <w:b/>
          <w:sz w:val="28"/>
          <w:szCs w:val="28"/>
        </w:rPr>
        <w:t>Collection of Commercial Tax Arrears</w:t>
      </w:r>
    </w:p>
    <w:p w:rsidR="004707C4" w:rsidRPr="00B47064" w:rsidRDefault="004707C4" w:rsidP="004707C4">
      <w:pPr>
        <w:rPr>
          <w:b/>
        </w:rPr>
      </w:pPr>
    </w:p>
    <w:p w:rsidR="004707C4" w:rsidRPr="00B47064" w:rsidRDefault="004707C4" w:rsidP="004707C4">
      <w:r w:rsidRPr="00B47064">
        <w:t xml:space="preserve">The CAO informed the Committee that the Finance Department </w:t>
      </w:r>
      <w:r>
        <w:t>i</w:t>
      </w:r>
      <w:r w:rsidRPr="00B47064">
        <w:t xml:space="preserve">s in the process of taking aggressive measures to collect commercial tax arrears. There </w:t>
      </w:r>
      <w:r>
        <w:t>i</w:t>
      </w:r>
      <w:r w:rsidRPr="00B47064">
        <w:t xml:space="preserve">s approximately $2.2M in outstanding commercial tax </w:t>
      </w:r>
      <w:r>
        <w:t xml:space="preserve">arrears </w:t>
      </w:r>
      <w:r w:rsidRPr="00B47064">
        <w:t>as of December 31, 2015.  In the last two months we have collected close to one million of this</w:t>
      </w:r>
      <w:r>
        <w:t xml:space="preserve"> amount</w:t>
      </w:r>
      <w:r w:rsidRPr="00B47064">
        <w:t xml:space="preserve">. Council will now be proceeding with legal measures including tax sales to recover the remaining monies owed. </w:t>
      </w:r>
    </w:p>
    <w:p w:rsidR="004707C4" w:rsidRPr="00B47064" w:rsidRDefault="004707C4" w:rsidP="004707C4"/>
    <w:p w:rsidR="004707C4" w:rsidRPr="004707C4" w:rsidRDefault="004707C4" w:rsidP="004707C4">
      <w:pPr>
        <w:pStyle w:val="NoSpacing"/>
        <w:jc w:val="both"/>
        <w:rPr>
          <w:b/>
          <w:sz w:val="28"/>
          <w:szCs w:val="28"/>
        </w:rPr>
      </w:pPr>
      <w:r w:rsidRPr="004707C4">
        <w:rPr>
          <w:b/>
          <w:sz w:val="28"/>
          <w:szCs w:val="28"/>
        </w:rPr>
        <w:t>2016 Strategic Priorities</w:t>
      </w:r>
    </w:p>
    <w:p w:rsidR="004707C4" w:rsidRPr="004707C4" w:rsidRDefault="004707C4" w:rsidP="004707C4">
      <w:pPr>
        <w:pStyle w:val="NoSpacing"/>
        <w:jc w:val="both"/>
        <w:rPr>
          <w:b/>
          <w:sz w:val="28"/>
          <w:szCs w:val="28"/>
        </w:rPr>
      </w:pPr>
    </w:p>
    <w:p w:rsidR="004707C4" w:rsidRPr="00B47064" w:rsidRDefault="004707C4" w:rsidP="004707C4">
      <w:pPr>
        <w:pStyle w:val="NoSpacing"/>
        <w:jc w:val="both"/>
        <w:rPr>
          <w:sz w:val="24"/>
          <w:szCs w:val="24"/>
        </w:rPr>
      </w:pPr>
      <w:r>
        <w:rPr>
          <w:sz w:val="24"/>
          <w:szCs w:val="24"/>
        </w:rPr>
        <w:t>The Committee was advised that M</w:t>
      </w:r>
      <w:r w:rsidRPr="00B47064">
        <w:rPr>
          <w:sz w:val="24"/>
          <w:szCs w:val="24"/>
        </w:rPr>
        <w:t>anagement has reviewed Council’s 2016 strategic priorities and assigned each priority to the appropriate department or staff person.</w:t>
      </w:r>
    </w:p>
    <w:p w:rsidR="004707C4" w:rsidRPr="00B47064" w:rsidRDefault="004707C4" w:rsidP="004707C4">
      <w:pPr>
        <w:pStyle w:val="NoSpacing"/>
        <w:jc w:val="both"/>
        <w:rPr>
          <w:sz w:val="24"/>
          <w:szCs w:val="24"/>
        </w:rPr>
      </w:pPr>
    </w:p>
    <w:p w:rsidR="004707C4" w:rsidRPr="004707C4" w:rsidRDefault="004707C4" w:rsidP="004707C4">
      <w:pPr>
        <w:pStyle w:val="NoSpacing"/>
        <w:jc w:val="both"/>
        <w:rPr>
          <w:b/>
          <w:sz w:val="28"/>
          <w:szCs w:val="28"/>
        </w:rPr>
      </w:pPr>
      <w:r w:rsidRPr="004707C4">
        <w:rPr>
          <w:b/>
          <w:sz w:val="28"/>
          <w:szCs w:val="28"/>
        </w:rPr>
        <w:t>Amendment of Preparing New or Amending Existing Policy</w:t>
      </w:r>
    </w:p>
    <w:p w:rsidR="004707C4" w:rsidRPr="00B47064" w:rsidRDefault="004707C4" w:rsidP="004707C4">
      <w:pPr>
        <w:pStyle w:val="NoSpacing"/>
        <w:jc w:val="both"/>
        <w:rPr>
          <w:b/>
          <w:sz w:val="24"/>
          <w:szCs w:val="24"/>
        </w:rPr>
      </w:pPr>
    </w:p>
    <w:p w:rsidR="004707C4" w:rsidRDefault="004707C4" w:rsidP="004707C4">
      <w:pPr>
        <w:widowControl w:val="0"/>
        <w:autoSpaceDE w:val="0"/>
        <w:autoSpaceDN w:val="0"/>
        <w:adjustRightInd w:val="0"/>
        <w:rPr>
          <w:rFonts w:cs="Calibri"/>
        </w:rPr>
      </w:pPr>
      <w:r w:rsidRPr="00B47064">
        <w:rPr>
          <w:rFonts w:cs="Calibri"/>
        </w:rPr>
        <w:t xml:space="preserve">The Committee reviewed proposed changes to </w:t>
      </w:r>
      <w:r>
        <w:rPr>
          <w:rFonts w:cs="Calibri"/>
        </w:rPr>
        <w:t xml:space="preserve">the policy on </w:t>
      </w:r>
      <w:r w:rsidRPr="00B47064">
        <w:rPr>
          <w:rFonts w:cs="Calibri"/>
        </w:rPr>
        <w:t>Preparing Ne</w:t>
      </w:r>
      <w:r>
        <w:rPr>
          <w:rFonts w:cs="Calibri"/>
        </w:rPr>
        <w:t xml:space="preserve">w or Amending Existing Policies. The new changes would require </w:t>
      </w:r>
      <w:r w:rsidRPr="00B47064">
        <w:rPr>
          <w:rFonts w:cs="Calibri"/>
        </w:rPr>
        <w:t>that all new policies or changes to existing ones would be vetted though Management</w:t>
      </w:r>
      <w:r>
        <w:rPr>
          <w:rFonts w:cs="Calibri"/>
        </w:rPr>
        <w:t xml:space="preserve"> </w:t>
      </w:r>
      <w:r w:rsidRPr="00B47064">
        <w:rPr>
          <w:rFonts w:cs="Calibri"/>
        </w:rPr>
        <w:t xml:space="preserve">at least twice. </w:t>
      </w:r>
    </w:p>
    <w:p w:rsidR="004707C4" w:rsidRDefault="004707C4" w:rsidP="004707C4">
      <w:pPr>
        <w:widowControl w:val="0"/>
        <w:autoSpaceDE w:val="0"/>
        <w:autoSpaceDN w:val="0"/>
        <w:adjustRightInd w:val="0"/>
        <w:rPr>
          <w:rFonts w:cs="Calibri"/>
        </w:rPr>
      </w:pPr>
    </w:p>
    <w:p w:rsidR="004707C4" w:rsidRPr="00B47064" w:rsidRDefault="004707C4" w:rsidP="004707C4">
      <w:pPr>
        <w:widowControl w:val="0"/>
        <w:autoSpaceDE w:val="0"/>
        <w:autoSpaceDN w:val="0"/>
        <w:adjustRightInd w:val="0"/>
      </w:pPr>
      <w:r w:rsidRPr="00B47064">
        <w:rPr>
          <w:rFonts w:cs="Calibri"/>
        </w:rPr>
        <w:t>The Committee agrees with the recommended amendment and presents it to Council for its first reading.</w:t>
      </w:r>
    </w:p>
    <w:p w:rsidR="004707C4" w:rsidRPr="00B47064" w:rsidRDefault="004707C4" w:rsidP="004707C4"/>
    <w:p w:rsidR="004707C4" w:rsidRPr="004707C4" w:rsidRDefault="004707C4" w:rsidP="004707C4">
      <w:pPr>
        <w:rPr>
          <w:b/>
          <w:sz w:val="28"/>
          <w:szCs w:val="28"/>
        </w:rPr>
      </w:pPr>
      <w:r w:rsidRPr="004707C4">
        <w:rPr>
          <w:b/>
          <w:sz w:val="28"/>
          <w:szCs w:val="28"/>
        </w:rPr>
        <w:t>Gander and Area Chamber of Commerce Request</w:t>
      </w:r>
    </w:p>
    <w:p w:rsidR="004707C4" w:rsidRPr="00B47064" w:rsidRDefault="004707C4" w:rsidP="004707C4">
      <w:pPr>
        <w:rPr>
          <w:b/>
        </w:rPr>
      </w:pPr>
    </w:p>
    <w:p w:rsidR="004707C4" w:rsidRPr="00B47064" w:rsidRDefault="004707C4" w:rsidP="004707C4">
      <w:r w:rsidRPr="00B47064">
        <w:t>The Gander and Area Chamber of Commerce has requested a meeting to discuss concerns their membership has over the 2016 budget. The Committee has agreed to meet and discuss the budget and decision making processes. Staff will contact the Chamber to make the necessary arrangements.</w:t>
      </w:r>
    </w:p>
    <w:p w:rsidR="004707C4" w:rsidRPr="004707C4" w:rsidRDefault="004707C4" w:rsidP="004707C4">
      <w:pPr>
        <w:rPr>
          <w:b/>
          <w:sz w:val="28"/>
          <w:szCs w:val="28"/>
        </w:rPr>
      </w:pPr>
      <w:r w:rsidRPr="004707C4">
        <w:rPr>
          <w:sz w:val="28"/>
          <w:szCs w:val="28"/>
        </w:rPr>
        <w:lastRenderedPageBreak/>
        <w:t xml:space="preserve"> </w:t>
      </w:r>
      <w:r w:rsidRPr="004707C4">
        <w:rPr>
          <w:b/>
          <w:sz w:val="28"/>
          <w:szCs w:val="28"/>
        </w:rPr>
        <w:t>FFAW/UNIFOR</w:t>
      </w:r>
    </w:p>
    <w:p w:rsidR="004707C4" w:rsidRPr="00B47064" w:rsidRDefault="004707C4" w:rsidP="004707C4">
      <w:pPr>
        <w:rPr>
          <w:b/>
        </w:rPr>
      </w:pPr>
    </w:p>
    <w:p w:rsidR="004707C4" w:rsidRPr="00B47064" w:rsidRDefault="004707C4" w:rsidP="004707C4">
      <w:r w:rsidRPr="00B47064">
        <w:t>The Committee reviewed correspondence from the FFAW/UNIFOR in which they provide</w:t>
      </w:r>
      <w:r>
        <w:t>d</w:t>
      </w:r>
      <w:r w:rsidRPr="00B47064">
        <w:t xml:space="preserve"> an update on its “Rural Works” initiative. The update touched four specific components of the initiative; the New Cod Fishery, the Allocation of Northern Shrimp, the Fisheries Advisory Council and Cod Revitalization plan and the Fish Market Council.</w:t>
      </w:r>
    </w:p>
    <w:p w:rsidR="004707C4" w:rsidRPr="00B47064" w:rsidRDefault="004707C4" w:rsidP="004707C4"/>
    <w:p w:rsidR="004707C4" w:rsidRPr="00B47064" w:rsidRDefault="004707C4" w:rsidP="004707C4">
      <w:r w:rsidRPr="00B47064">
        <w:t xml:space="preserve">As a regional service centre, Gander’s success is intricately tied to the success </w:t>
      </w:r>
      <w:r>
        <w:t xml:space="preserve">of </w:t>
      </w:r>
      <w:r w:rsidRPr="00B47064">
        <w:t xml:space="preserve">our </w:t>
      </w:r>
      <w:proofErr w:type="spellStart"/>
      <w:r w:rsidRPr="00B47064">
        <w:t>neighbo</w:t>
      </w:r>
      <w:r>
        <w:t>u</w:t>
      </w:r>
      <w:r w:rsidRPr="00B47064">
        <w:t>ring</w:t>
      </w:r>
      <w:proofErr w:type="spellEnd"/>
      <w:r w:rsidRPr="00B47064">
        <w:t xml:space="preserve"> communities. The issues being addressed as a part of the Rural </w:t>
      </w:r>
      <w:r>
        <w:t>W</w:t>
      </w:r>
      <w:r w:rsidRPr="00B47064">
        <w:t>orks initiative are relevant and important to us and are fully supported by Council.</w:t>
      </w:r>
    </w:p>
    <w:p w:rsidR="004707C4" w:rsidRPr="004707C4" w:rsidRDefault="004707C4" w:rsidP="004707C4">
      <w:pPr>
        <w:rPr>
          <w:sz w:val="28"/>
          <w:szCs w:val="28"/>
        </w:rPr>
      </w:pPr>
    </w:p>
    <w:p w:rsidR="004707C4" w:rsidRPr="004707C4" w:rsidRDefault="004707C4" w:rsidP="004707C4">
      <w:pPr>
        <w:rPr>
          <w:b/>
          <w:sz w:val="28"/>
          <w:szCs w:val="28"/>
        </w:rPr>
      </w:pPr>
      <w:proofErr w:type="spellStart"/>
      <w:r w:rsidRPr="004707C4">
        <w:rPr>
          <w:b/>
          <w:sz w:val="28"/>
          <w:szCs w:val="28"/>
        </w:rPr>
        <w:t>Councillor</w:t>
      </w:r>
      <w:proofErr w:type="spellEnd"/>
      <w:r w:rsidRPr="004707C4">
        <w:rPr>
          <w:b/>
          <w:sz w:val="28"/>
          <w:szCs w:val="28"/>
        </w:rPr>
        <w:t xml:space="preserve"> Training</w:t>
      </w:r>
    </w:p>
    <w:p w:rsidR="004707C4" w:rsidRPr="00B47064" w:rsidRDefault="004707C4" w:rsidP="004707C4">
      <w:pPr>
        <w:rPr>
          <w:b/>
        </w:rPr>
      </w:pPr>
    </w:p>
    <w:p w:rsidR="004707C4" w:rsidRPr="00B47064" w:rsidRDefault="004707C4" w:rsidP="004707C4">
      <w:r w:rsidRPr="00B47064">
        <w:t>The Departm</w:t>
      </w:r>
      <w:r>
        <w:t>ent of Municipal Affairs advised</w:t>
      </w:r>
      <w:r w:rsidRPr="00B47064">
        <w:t xml:space="preserve"> that they will be offering a number of training and professional development opportunities this year </w:t>
      </w:r>
      <w:r>
        <w:t xml:space="preserve">for elected officials and municipal administrators. Some of the training </w:t>
      </w:r>
      <w:r w:rsidRPr="00B47064">
        <w:t xml:space="preserve">programs </w:t>
      </w:r>
      <w:r>
        <w:t xml:space="preserve">they will be offering include </w:t>
      </w:r>
      <w:r w:rsidRPr="00B47064">
        <w:t>public tendering, conflict of interest, conducting meetings, land use planning and municipal budgeting.</w:t>
      </w:r>
    </w:p>
    <w:p w:rsidR="004707C4" w:rsidRPr="00B47064" w:rsidRDefault="004707C4" w:rsidP="004707C4">
      <w:r w:rsidRPr="00B47064">
        <w:t xml:space="preserve"> </w:t>
      </w:r>
    </w:p>
    <w:p w:rsidR="004707C4" w:rsidRPr="00B47064" w:rsidRDefault="004707C4" w:rsidP="004707C4">
      <w:r w:rsidRPr="00B47064">
        <w:t>The Committee believes that Council would benefit from some of these sessions and should participate if the related costs can be accommodated within the budget. This item will be forwarded to Council for further consideration.</w:t>
      </w:r>
    </w:p>
    <w:p w:rsidR="00171700" w:rsidRDefault="00171700" w:rsidP="005372C7">
      <w:pPr>
        <w:widowControl w:val="0"/>
        <w:autoSpaceDE w:val="0"/>
        <w:autoSpaceDN w:val="0"/>
        <w:adjustRightInd w:val="0"/>
      </w:pPr>
    </w:p>
    <w:p w:rsidR="00BC6DD1" w:rsidRDefault="004E62DA" w:rsidP="00BC6DD1">
      <w:pPr>
        <w:pStyle w:val="Heading3"/>
      </w:pPr>
      <w:r>
        <w:t>D</w:t>
      </w:r>
      <w:r w:rsidR="00BC6DD1">
        <w:t>.</w:t>
      </w:r>
      <w:r w:rsidR="00BC6DD1">
        <w:tab/>
      </w:r>
      <w:r w:rsidR="00BC6DD1" w:rsidRPr="002119EF">
        <w:t xml:space="preserve"> </w:t>
      </w:r>
      <w:r w:rsidR="00D64FE1">
        <w:t>Engineering, Planning &amp; Controls</w:t>
      </w:r>
      <w:r w:rsidR="00BC6DD1">
        <w:t>:</w:t>
      </w:r>
    </w:p>
    <w:p w:rsidR="00BC6DD1" w:rsidRDefault="00BC6DD1" w:rsidP="00BC6DD1"/>
    <w:p w:rsidR="00BC6DD1" w:rsidRPr="00480A65" w:rsidRDefault="00D64FE1" w:rsidP="00BC6DD1">
      <w:r>
        <w:t xml:space="preserve">The Engineering, Planning &amp; Controls </w:t>
      </w:r>
      <w:r w:rsidR="00BC6DD1" w:rsidRPr="00480A65">
        <w:t xml:space="preserve">Committee report was presented by </w:t>
      </w:r>
      <w:r w:rsidR="00070D8F">
        <w:t>Councillor Parrott.</w:t>
      </w:r>
    </w:p>
    <w:p w:rsidR="00BC6DD1" w:rsidRPr="003978F9" w:rsidRDefault="00BC6DD1" w:rsidP="00BC6DD1"/>
    <w:p w:rsidR="000407D8" w:rsidRDefault="00D64FE1" w:rsidP="000407D8">
      <w:r>
        <w:t xml:space="preserve">The Engineering, Planning &amp; Controls </w:t>
      </w:r>
      <w:r w:rsidR="00C6475A">
        <w:t xml:space="preserve">Committee meeting was held on </w:t>
      </w:r>
      <w:r w:rsidR="001243D8">
        <w:t>March 16,</w:t>
      </w:r>
      <w:r w:rsidR="00EA2C07">
        <w:t xml:space="preserve"> 2016</w:t>
      </w:r>
      <w:r w:rsidR="00BC6DD1">
        <w:t xml:space="preserve">.  The meeting was chaired by </w:t>
      </w:r>
      <w:r w:rsidR="007C27D2">
        <w:t>G. Parrott</w:t>
      </w:r>
      <w:r w:rsidR="00AE53C5">
        <w:t>, Councillor</w:t>
      </w:r>
      <w:r w:rsidR="00BC6DD1">
        <w:t>.  Other members present included:</w:t>
      </w:r>
      <w:r w:rsidR="00DE1A97">
        <w:t xml:space="preserve"> </w:t>
      </w:r>
      <w:r w:rsidR="00A512BB">
        <w:t xml:space="preserve">C. Abbott, Deputy Mayor; </w:t>
      </w:r>
      <w:r w:rsidR="00070D8F">
        <w:t xml:space="preserve">S. McBreairty, Councillor; </w:t>
      </w:r>
      <w:r w:rsidR="000A1546">
        <w:t>J. Blac</w:t>
      </w:r>
      <w:r w:rsidR="00EA2C07">
        <w:t>kwood, Director of Engineering; J. Hillier, Administrative Assistant.</w:t>
      </w:r>
    </w:p>
    <w:p w:rsidR="00CD34C6" w:rsidRDefault="00CD34C6" w:rsidP="000407D8"/>
    <w:p w:rsidR="00701ECB" w:rsidRDefault="000407D8" w:rsidP="000407D8">
      <w:r>
        <w:t>Th</w:t>
      </w:r>
      <w:r w:rsidR="00BC6DD1">
        <w:t>e following items were discussed:</w:t>
      </w:r>
    </w:p>
    <w:p w:rsidR="004947EA" w:rsidRDefault="004947EA" w:rsidP="000407D8"/>
    <w:p w:rsidR="00C5399C" w:rsidRPr="00A453AE" w:rsidRDefault="00C5399C" w:rsidP="00C5399C">
      <w:r>
        <w:t>The Previous Minutes were reviewed and approved as presented.</w:t>
      </w:r>
    </w:p>
    <w:p w:rsidR="00C5399C" w:rsidRDefault="00C5399C" w:rsidP="00C5399C">
      <w:pPr>
        <w:rPr>
          <w:b/>
          <w:sz w:val="28"/>
        </w:rPr>
      </w:pPr>
    </w:p>
    <w:p w:rsidR="00C5399C" w:rsidRDefault="00C5399C" w:rsidP="00C5399C">
      <w:pPr>
        <w:rPr>
          <w:b/>
          <w:sz w:val="28"/>
          <w:szCs w:val="28"/>
        </w:rPr>
      </w:pPr>
      <w:r w:rsidRPr="00B06CBF">
        <w:rPr>
          <w:b/>
          <w:sz w:val="28"/>
          <w:szCs w:val="28"/>
        </w:rPr>
        <w:t>Accessory Building Regulations</w:t>
      </w:r>
    </w:p>
    <w:p w:rsidR="00C5399C" w:rsidRDefault="00C5399C" w:rsidP="00C5399C">
      <w:pPr>
        <w:rPr>
          <w:b/>
          <w:sz w:val="28"/>
          <w:szCs w:val="28"/>
        </w:rPr>
      </w:pPr>
    </w:p>
    <w:p w:rsidR="00C5399C" w:rsidRDefault="00C5399C" w:rsidP="00C5399C">
      <w:r>
        <w:t xml:space="preserve">The Committee had a discussion regarding the Town of Gander’s Accessory Building Regulations for non-residential properties. The Committee feels that this policy needs to be revisited however, realizes that Council has previously agreed to only allow revisions to the Town’s regulations once annually.  </w:t>
      </w:r>
    </w:p>
    <w:p w:rsidR="00C5399C" w:rsidRDefault="00C5399C" w:rsidP="00C5399C"/>
    <w:p w:rsidR="00C5399C" w:rsidRDefault="00C5399C" w:rsidP="00C5399C">
      <w:r>
        <w:lastRenderedPageBreak/>
        <w:t xml:space="preserve">The Committee is not requesting to rescind the motion at this time, and recommends adhering to the current policy until a decision has been made as to whether or not revisions are warranted for non-residential properties.  </w:t>
      </w:r>
    </w:p>
    <w:p w:rsidR="00C5399C" w:rsidRDefault="00C5399C" w:rsidP="00C5399C"/>
    <w:p w:rsidR="00C5399C" w:rsidRDefault="00C5399C" w:rsidP="00C5399C">
      <w:r>
        <w:t>The Committee has asked the Director of Engineering to investigate other municipalities regarding accessory building regulations and to discuss</w:t>
      </w:r>
      <w:r w:rsidRPr="000B3D1E">
        <w:t xml:space="preserve"> </w:t>
      </w:r>
      <w:r>
        <w:t>possible revisions to this policy with the Engineering Department and bring the issue forward to the next Engineering Committee meeting.</w:t>
      </w:r>
    </w:p>
    <w:p w:rsidR="00C5399C" w:rsidRDefault="00C5399C" w:rsidP="00C5399C">
      <w:pPr>
        <w:rPr>
          <w:b/>
          <w:sz w:val="28"/>
          <w:szCs w:val="28"/>
        </w:rPr>
      </w:pPr>
    </w:p>
    <w:p w:rsidR="00C5399C" w:rsidRDefault="00C5399C" w:rsidP="00C5399C">
      <w:pPr>
        <w:rPr>
          <w:b/>
          <w:sz w:val="28"/>
          <w:szCs w:val="28"/>
        </w:rPr>
      </w:pPr>
      <w:r>
        <w:rPr>
          <w:b/>
          <w:sz w:val="28"/>
          <w:szCs w:val="28"/>
        </w:rPr>
        <w:t xml:space="preserve">99 Memorial Drive </w:t>
      </w:r>
    </w:p>
    <w:p w:rsidR="00C5399C" w:rsidRDefault="00C5399C" w:rsidP="00C5399C">
      <w:pPr>
        <w:rPr>
          <w:b/>
          <w:sz w:val="28"/>
          <w:szCs w:val="28"/>
        </w:rPr>
      </w:pPr>
    </w:p>
    <w:p w:rsidR="00C5399C" w:rsidRPr="00B53037" w:rsidRDefault="00C5399C" w:rsidP="00C5399C">
      <w:r>
        <w:t>The Committee discussed re-zoning a portion of 99 Memorial Drive for the purpose of extending the existing tennis courts.</w:t>
      </w:r>
    </w:p>
    <w:p w:rsidR="00C5399C" w:rsidRDefault="00C5399C" w:rsidP="00C5399C">
      <w:pPr>
        <w:rPr>
          <w:b/>
          <w:sz w:val="28"/>
          <w:szCs w:val="28"/>
        </w:rPr>
      </w:pPr>
    </w:p>
    <w:p w:rsidR="001316C8" w:rsidRDefault="001316C8" w:rsidP="00C5399C">
      <w:pPr>
        <w:rPr>
          <w:b/>
          <w:sz w:val="28"/>
          <w:szCs w:val="28"/>
        </w:rPr>
      </w:pPr>
      <w:r>
        <w:rPr>
          <w:b/>
          <w:sz w:val="28"/>
          <w:szCs w:val="28"/>
        </w:rPr>
        <w:t>Motion #16-048</w:t>
      </w:r>
    </w:p>
    <w:p w:rsidR="001316C8" w:rsidRDefault="001316C8" w:rsidP="00C5399C">
      <w:pPr>
        <w:rPr>
          <w:b/>
          <w:sz w:val="28"/>
          <w:szCs w:val="28"/>
        </w:rPr>
      </w:pPr>
      <w:r>
        <w:rPr>
          <w:b/>
          <w:sz w:val="28"/>
          <w:szCs w:val="28"/>
        </w:rPr>
        <w:t>99 Memorial Drive</w:t>
      </w:r>
    </w:p>
    <w:p w:rsidR="001316C8" w:rsidRDefault="001316C8" w:rsidP="00C5399C">
      <w:pPr>
        <w:rPr>
          <w:b/>
          <w:sz w:val="28"/>
          <w:szCs w:val="28"/>
        </w:rPr>
      </w:pPr>
    </w:p>
    <w:p w:rsidR="00C5399C" w:rsidRDefault="008A71DC" w:rsidP="00C5399C">
      <w:r>
        <w:t xml:space="preserve">Moved by </w:t>
      </w:r>
      <w:proofErr w:type="spellStart"/>
      <w:r>
        <w:t>Councillor</w:t>
      </w:r>
      <w:proofErr w:type="spellEnd"/>
      <w:r>
        <w:t xml:space="preserve"> Parrott and seconded by </w:t>
      </w:r>
      <w:proofErr w:type="spellStart"/>
      <w:r>
        <w:t>Councillor</w:t>
      </w:r>
      <w:proofErr w:type="spellEnd"/>
      <w:r>
        <w:t xml:space="preserve"> </w:t>
      </w:r>
      <w:proofErr w:type="spellStart"/>
      <w:r>
        <w:t>McBreairty</w:t>
      </w:r>
      <w:proofErr w:type="spellEnd"/>
      <w:r w:rsidR="00C5399C">
        <w:t xml:space="preserve"> that the Engineering Department be given permission to proceed with an amendment process of our Municipal Plan and our Development Regulations to re-zone a portion of the existing property at 99 Memorial Drive.</w:t>
      </w:r>
    </w:p>
    <w:p w:rsidR="00C5399C" w:rsidRDefault="00C5399C" w:rsidP="00C5399C"/>
    <w:p w:rsidR="00051714" w:rsidRDefault="00051714" w:rsidP="00C5399C">
      <w:r>
        <w:tab/>
      </w:r>
      <w:r>
        <w:tab/>
        <w:t xml:space="preserve">In </w:t>
      </w:r>
      <w:proofErr w:type="spellStart"/>
      <w:r>
        <w:t>Favour</w:t>
      </w:r>
      <w:proofErr w:type="spellEnd"/>
      <w:r>
        <w:t>:</w:t>
      </w:r>
      <w:r>
        <w:tab/>
        <w:t>5</w:t>
      </w:r>
      <w:r>
        <w:tab/>
        <w:t>Opposing:</w:t>
      </w:r>
      <w:r>
        <w:tab/>
        <w:t>0</w:t>
      </w:r>
    </w:p>
    <w:p w:rsidR="00051714" w:rsidRDefault="00051714" w:rsidP="00C5399C"/>
    <w:p w:rsidR="00051714" w:rsidRDefault="00051714" w:rsidP="00C5399C">
      <w:r w:rsidRPr="00051714">
        <w:rPr>
          <w:b/>
        </w:rPr>
        <w:t>Decision:</w:t>
      </w:r>
      <w:r w:rsidRPr="00051714">
        <w:rPr>
          <w:b/>
        </w:rPr>
        <w:tab/>
      </w:r>
      <w:r>
        <w:t>Motion carried.</w:t>
      </w:r>
    </w:p>
    <w:p w:rsidR="00051714" w:rsidRDefault="00051714" w:rsidP="00C5399C"/>
    <w:p w:rsidR="00C5399C" w:rsidRDefault="00C5399C" w:rsidP="00C5399C">
      <w:r>
        <w:t xml:space="preserve">The property currently has a </w:t>
      </w:r>
      <w:r w:rsidRPr="00B53037">
        <w:rPr>
          <w:b/>
          <w:bCs/>
          <w:i/>
        </w:rPr>
        <w:t>Residential Medium Density (RMD)</w:t>
      </w:r>
      <w:r>
        <w:t xml:space="preserve"> land designation and it is Council’s wish to rezone approximately 3.7 </w:t>
      </w:r>
      <w:proofErr w:type="spellStart"/>
      <w:r>
        <w:t>metres</w:t>
      </w:r>
      <w:proofErr w:type="spellEnd"/>
      <w:r>
        <w:t xml:space="preserve"> of the west side of the property to </w:t>
      </w:r>
      <w:r w:rsidRPr="00B53037">
        <w:rPr>
          <w:b/>
          <w:bCs/>
          <w:i/>
        </w:rPr>
        <w:t>Open</w:t>
      </w:r>
      <w:r>
        <w:rPr>
          <w:b/>
          <w:bCs/>
        </w:rPr>
        <w:t xml:space="preserve"> </w:t>
      </w:r>
      <w:r w:rsidRPr="00B53037">
        <w:rPr>
          <w:b/>
          <w:bCs/>
          <w:i/>
        </w:rPr>
        <w:t>Space Recreation (OSR)</w:t>
      </w:r>
      <w:r>
        <w:t xml:space="preserve"> to accommodate an extension for the Gander Tennis Association. The proposal is shown on the attached drawing.</w:t>
      </w:r>
    </w:p>
    <w:p w:rsidR="00C5399C" w:rsidRDefault="00C5399C" w:rsidP="00C5399C"/>
    <w:p w:rsidR="00C5399C" w:rsidRPr="00DA1F6B" w:rsidRDefault="00C5399C" w:rsidP="00C5399C">
      <w:r>
        <w:t>A second part of this amendment is a change to the current Town of Gander Development Regulations to accommodate Community Gardens with restrictions in certain zones.</w:t>
      </w:r>
    </w:p>
    <w:p w:rsidR="00C5399C" w:rsidRDefault="00C5399C" w:rsidP="00C5399C">
      <w:pPr>
        <w:rPr>
          <w:b/>
          <w:sz w:val="28"/>
          <w:szCs w:val="28"/>
        </w:rPr>
      </w:pPr>
    </w:p>
    <w:p w:rsidR="00C5399C" w:rsidRDefault="00C5399C" w:rsidP="00C5399C">
      <w:pPr>
        <w:rPr>
          <w:b/>
          <w:sz w:val="28"/>
          <w:szCs w:val="28"/>
        </w:rPr>
      </w:pPr>
      <w:r>
        <w:rPr>
          <w:b/>
          <w:sz w:val="28"/>
          <w:szCs w:val="28"/>
        </w:rPr>
        <w:t>Corner Brook Pulp and Paper Request</w:t>
      </w:r>
    </w:p>
    <w:p w:rsidR="00C5399C" w:rsidRDefault="00C5399C" w:rsidP="00C5399C">
      <w:pPr>
        <w:rPr>
          <w:b/>
          <w:sz w:val="28"/>
          <w:szCs w:val="28"/>
        </w:rPr>
      </w:pPr>
    </w:p>
    <w:p w:rsidR="00C5399C" w:rsidRDefault="00C5399C" w:rsidP="00C5399C">
      <w:r>
        <w:t xml:space="preserve">The Director advised the Committee that he had recently met with a representative from Corner Brook Pulp and Paper Limited to discuss their proposed harvesting plans near Whitman’s Pond and Twin Pond’s within the municipal Boundary of the Town of Gander.  The areas are situated within the </w:t>
      </w:r>
      <w:proofErr w:type="gramStart"/>
      <w:r>
        <w:t>Rural</w:t>
      </w:r>
      <w:proofErr w:type="gramEnd"/>
      <w:r>
        <w:t xml:space="preserve"> zone of the Town Plan and forestry is permitted. Additionally the</w:t>
      </w:r>
      <w:r w:rsidRPr="00E216B3">
        <w:t xml:space="preserve"> Whitman’s Pond proposed harvest</w:t>
      </w:r>
      <w:r>
        <w:t xml:space="preserve"> area</w:t>
      </w:r>
      <w:r w:rsidRPr="00E216B3">
        <w:t xml:space="preserve"> is located within the Wetland Stewardship </w:t>
      </w:r>
      <w:r>
        <w:t xml:space="preserve">agreement. </w:t>
      </w:r>
    </w:p>
    <w:p w:rsidR="00C5399C" w:rsidRDefault="00C5399C" w:rsidP="00C5399C">
      <w:r>
        <w:lastRenderedPageBreak/>
        <w:t>The Committee is recommending that before any approval can be granted, they are requesting Corner Brook Pulp and Paper make an application for the proposed harvesting.</w:t>
      </w:r>
    </w:p>
    <w:p w:rsidR="00C5399C" w:rsidRDefault="00C5399C" w:rsidP="00C5399C"/>
    <w:p w:rsidR="00C5399C" w:rsidRDefault="00C5399C" w:rsidP="00C5399C">
      <w:r>
        <w:t xml:space="preserve">The Committee also suggested the possibility of holding a public forum in which Corner Brook Pulp and Paper Ltd. could present to the public their proposed scope of work considering this area is located in the Wetland Stewardship Zone and that this is carried out in conjunction with Provincial representatives responsible for Wetlands.  </w:t>
      </w:r>
    </w:p>
    <w:p w:rsidR="00C5399C" w:rsidRPr="00B74E2D" w:rsidRDefault="00C5399C" w:rsidP="00C5399C"/>
    <w:p w:rsidR="00C5399C" w:rsidRDefault="00C5399C" w:rsidP="00C5399C">
      <w:pPr>
        <w:rPr>
          <w:b/>
          <w:sz w:val="28"/>
          <w:szCs w:val="28"/>
        </w:rPr>
      </w:pPr>
      <w:r>
        <w:rPr>
          <w:b/>
          <w:sz w:val="28"/>
          <w:szCs w:val="28"/>
        </w:rPr>
        <w:t>Variance Notice – Peterson Drive</w:t>
      </w:r>
    </w:p>
    <w:p w:rsidR="00C5399C" w:rsidRDefault="00C5399C" w:rsidP="00C5399C">
      <w:pPr>
        <w:rPr>
          <w:b/>
          <w:sz w:val="28"/>
          <w:szCs w:val="28"/>
        </w:rPr>
      </w:pPr>
    </w:p>
    <w:p w:rsidR="00C5399C" w:rsidRDefault="00C5399C" w:rsidP="00C5399C">
      <w:r>
        <w:t>The Town is considering restructuring the Elizabeth/Edinburgh/Peterson intersection and reconfiguring Peterson Drive into a cul-de-sac. It is noted that the Town of Gander’s Design Standards limits the maximum length for a cul-de-sac to 200 meters therefore; the Engineering Department is requesting a variance approval in order to proceed with the restructuring.</w:t>
      </w:r>
    </w:p>
    <w:p w:rsidR="00C5399C" w:rsidRDefault="00C5399C" w:rsidP="00C5399C"/>
    <w:p w:rsidR="00C5399C" w:rsidRDefault="00C5399C" w:rsidP="00C5399C">
      <w:r>
        <w:t>The Director advised the Committee that letters have been recently sent to property owners in that area that would be directly affected by the proposed reconstruction.  The letter advised should anyone have any objections to the restructuring to make representation in writing to the Engineering Department.</w:t>
      </w:r>
    </w:p>
    <w:p w:rsidR="00C5399C" w:rsidRDefault="00C5399C" w:rsidP="00C5399C"/>
    <w:p w:rsidR="00C5399C" w:rsidRDefault="00C5399C" w:rsidP="00C5399C">
      <w:r>
        <w:t>One objection had been received from a resident in that area indicating their concerns for the proposed cul-de-sac as they felt that it could negatively impact their property.</w:t>
      </w:r>
    </w:p>
    <w:p w:rsidR="00C5399C" w:rsidRDefault="00C5399C" w:rsidP="00C5399C"/>
    <w:p w:rsidR="00C5399C" w:rsidRDefault="00C5399C" w:rsidP="00C5399C">
      <w:r>
        <w:t>The Committee had a discussion and is recommending the Director of Engineering contact the resident to discuss the restructuring and provide possible solutions to their concerns.</w:t>
      </w:r>
    </w:p>
    <w:p w:rsidR="00C5399C" w:rsidRDefault="00C5399C" w:rsidP="00C5399C"/>
    <w:p w:rsidR="00653C9C" w:rsidRPr="00653C9C" w:rsidRDefault="00653C9C" w:rsidP="00C5399C">
      <w:pPr>
        <w:rPr>
          <w:b/>
          <w:sz w:val="28"/>
          <w:szCs w:val="28"/>
        </w:rPr>
      </w:pPr>
      <w:r w:rsidRPr="00653C9C">
        <w:rPr>
          <w:b/>
          <w:sz w:val="28"/>
          <w:szCs w:val="28"/>
        </w:rPr>
        <w:t>Motion #16-049</w:t>
      </w:r>
    </w:p>
    <w:p w:rsidR="00653C9C" w:rsidRPr="00653C9C" w:rsidRDefault="00653C9C" w:rsidP="00C5399C">
      <w:pPr>
        <w:rPr>
          <w:b/>
          <w:sz w:val="28"/>
          <w:szCs w:val="28"/>
        </w:rPr>
      </w:pPr>
      <w:r w:rsidRPr="00653C9C">
        <w:rPr>
          <w:b/>
          <w:sz w:val="28"/>
          <w:szCs w:val="28"/>
        </w:rPr>
        <w:t>Variance Notice – Peterson Drive</w:t>
      </w:r>
    </w:p>
    <w:p w:rsidR="00653C9C" w:rsidRDefault="00653C9C" w:rsidP="00C5399C"/>
    <w:p w:rsidR="00C5399C" w:rsidRDefault="00653C9C" w:rsidP="00C5399C">
      <w:r>
        <w:t xml:space="preserve">Moved by </w:t>
      </w:r>
      <w:proofErr w:type="spellStart"/>
      <w:r>
        <w:t>Councillor</w:t>
      </w:r>
      <w:proofErr w:type="spellEnd"/>
      <w:r>
        <w:t xml:space="preserve"> Parrott and seconded by </w:t>
      </w:r>
      <w:proofErr w:type="spellStart"/>
      <w:r>
        <w:t>Councillor</w:t>
      </w:r>
      <w:proofErr w:type="spellEnd"/>
      <w:r>
        <w:t xml:space="preserve"> Dove </w:t>
      </w:r>
      <w:r w:rsidR="00C5399C">
        <w:t>variance approval to proceed with reconfiguring Peterson Drive into a cul-de-sac.</w:t>
      </w:r>
    </w:p>
    <w:p w:rsidR="00653C9C" w:rsidRDefault="00653C9C" w:rsidP="00C5399C"/>
    <w:p w:rsidR="00653C9C" w:rsidRDefault="00653C9C" w:rsidP="00C5399C">
      <w:r>
        <w:tab/>
      </w:r>
      <w:r>
        <w:tab/>
        <w:t xml:space="preserve">In </w:t>
      </w:r>
      <w:proofErr w:type="spellStart"/>
      <w:r>
        <w:t>Favour</w:t>
      </w:r>
      <w:proofErr w:type="spellEnd"/>
      <w:r>
        <w:t>:</w:t>
      </w:r>
      <w:r>
        <w:tab/>
        <w:t>4</w:t>
      </w:r>
      <w:r>
        <w:tab/>
        <w:t>Opposing:</w:t>
      </w:r>
      <w:r>
        <w:tab/>
        <w:t xml:space="preserve">1 – </w:t>
      </w:r>
      <w:proofErr w:type="spellStart"/>
      <w:r>
        <w:t>Councillor</w:t>
      </w:r>
      <w:proofErr w:type="spellEnd"/>
      <w:r>
        <w:t xml:space="preserve"> Lorenzen</w:t>
      </w:r>
      <w:r>
        <w:tab/>
      </w:r>
    </w:p>
    <w:p w:rsidR="00653C9C" w:rsidRDefault="00653C9C" w:rsidP="00C5399C"/>
    <w:p w:rsidR="00653C9C" w:rsidRPr="00B53037" w:rsidRDefault="00891588" w:rsidP="00C5399C">
      <w:r w:rsidRPr="00891588">
        <w:rPr>
          <w:b/>
        </w:rPr>
        <w:t>Decision:</w:t>
      </w:r>
      <w:r>
        <w:tab/>
        <w:t>Motion carried.</w:t>
      </w:r>
    </w:p>
    <w:p w:rsidR="00C5399C" w:rsidRDefault="00C5399C" w:rsidP="00C5399C">
      <w:pPr>
        <w:rPr>
          <w:b/>
          <w:sz w:val="28"/>
          <w:szCs w:val="28"/>
        </w:rPr>
      </w:pPr>
    </w:p>
    <w:p w:rsidR="00C5399C" w:rsidRDefault="00C5399C" w:rsidP="00C5399C">
      <w:pPr>
        <w:rPr>
          <w:b/>
          <w:sz w:val="28"/>
          <w:szCs w:val="28"/>
        </w:rPr>
      </w:pPr>
      <w:r>
        <w:rPr>
          <w:b/>
          <w:sz w:val="28"/>
          <w:szCs w:val="28"/>
        </w:rPr>
        <w:t>Signage Position – Mr. T’s Ultramar</w:t>
      </w:r>
    </w:p>
    <w:p w:rsidR="00C5399C" w:rsidRDefault="00C5399C" w:rsidP="00C5399C">
      <w:pPr>
        <w:rPr>
          <w:b/>
          <w:sz w:val="28"/>
          <w:szCs w:val="28"/>
        </w:rPr>
      </w:pPr>
    </w:p>
    <w:p w:rsidR="00C5399C" w:rsidRDefault="00C5399C" w:rsidP="00C5399C">
      <w:r>
        <w:t xml:space="preserve">The Director of Engineering advised the Committee that his department has received a request from a local business owner to place signage on Town of Gander Property. </w:t>
      </w:r>
    </w:p>
    <w:p w:rsidR="00C5399C" w:rsidRDefault="00C5399C" w:rsidP="00C5399C"/>
    <w:p w:rsidR="00C5399C" w:rsidRDefault="00C5399C" w:rsidP="00C5399C">
      <w:r>
        <w:t>The Committee reviewed a copy of the site plan, as well as, an image indicating the proposed location showing how it would appear upon completion.</w:t>
      </w:r>
    </w:p>
    <w:p w:rsidR="00C5399C" w:rsidRDefault="00C5399C" w:rsidP="00C5399C">
      <w:r>
        <w:lastRenderedPageBreak/>
        <w:t xml:space="preserve">The Committee is in agreement with the request however, it must be contingent on the sign being removed should the Town of Gander develop a need for the large Cooper Boulevard right of way in the future and there is a minor location adjustment required to bring the sign in alignment with adjacent properties. The Director advised that an agreement indicating the exact location and terms or placement will be signed with the applicant prior to installation.  </w:t>
      </w:r>
    </w:p>
    <w:p w:rsidR="00C5399C" w:rsidRDefault="00C5399C" w:rsidP="00C5399C"/>
    <w:p w:rsidR="00653C9C" w:rsidRPr="00653C9C" w:rsidRDefault="00653C9C" w:rsidP="00C5399C">
      <w:pPr>
        <w:rPr>
          <w:b/>
          <w:sz w:val="26"/>
          <w:szCs w:val="26"/>
        </w:rPr>
      </w:pPr>
      <w:r w:rsidRPr="00653C9C">
        <w:rPr>
          <w:b/>
          <w:sz w:val="26"/>
          <w:szCs w:val="26"/>
        </w:rPr>
        <w:t>Motion #16-050</w:t>
      </w:r>
    </w:p>
    <w:p w:rsidR="00653C9C" w:rsidRPr="00653C9C" w:rsidRDefault="00653C9C" w:rsidP="00C5399C">
      <w:pPr>
        <w:rPr>
          <w:b/>
          <w:sz w:val="26"/>
          <w:szCs w:val="26"/>
        </w:rPr>
      </w:pPr>
      <w:r w:rsidRPr="00653C9C">
        <w:rPr>
          <w:b/>
          <w:sz w:val="26"/>
          <w:szCs w:val="26"/>
        </w:rPr>
        <w:t>Signage Position – Mr. T’s Ultramar</w:t>
      </w:r>
    </w:p>
    <w:p w:rsidR="00653C9C" w:rsidRDefault="00653C9C" w:rsidP="00C5399C"/>
    <w:p w:rsidR="00C5399C" w:rsidRDefault="000F01C2" w:rsidP="00C5399C">
      <w:r>
        <w:t xml:space="preserve">Moved by </w:t>
      </w:r>
      <w:proofErr w:type="spellStart"/>
      <w:r>
        <w:t>Councillor</w:t>
      </w:r>
      <w:proofErr w:type="spellEnd"/>
      <w:r>
        <w:t xml:space="preserve"> Parrott and seconded by </w:t>
      </w:r>
      <w:proofErr w:type="spellStart"/>
      <w:r>
        <w:t>Councillor</w:t>
      </w:r>
      <w:proofErr w:type="spellEnd"/>
      <w:r>
        <w:t xml:space="preserve"> Lorenzen </w:t>
      </w:r>
      <w:r w:rsidR="00C5399C">
        <w:t>approval for the request to place a sign on the Town of Gander’s property adjacent to 10 Catalina Drive.</w:t>
      </w:r>
    </w:p>
    <w:p w:rsidR="000F01C2" w:rsidRDefault="000F01C2" w:rsidP="00C5399C"/>
    <w:p w:rsidR="000F01C2" w:rsidRDefault="000F01C2" w:rsidP="00C5399C">
      <w:r>
        <w:tab/>
      </w:r>
      <w:r>
        <w:tab/>
        <w:t xml:space="preserve">In </w:t>
      </w:r>
      <w:proofErr w:type="spellStart"/>
      <w:r>
        <w:t>Favour</w:t>
      </w:r>
      <w:proofErr w:type="spellEnd"/>
      <w:r>
        <w:t>:</w:t>
      </w:r>
      <w:r>
        <w:tab/>
        <w:t>5</w:t>
      </w:r>
      <w:r>
        <w:tab/>
        <w:t>Opposing:</w:t>
      </w:r>
      <w:r>
        <w:tab/>
        <w:t>0</w:t>
      </w:r>
    </w:p>
    <w:p w:rsidR="000F01C2" w:rsidRDefault="000F01C2" w:rsidP="00C5399C"/>
    <w:p w:rsidR="000F01C2" w:rsidRDefault="000F01C2" w:rsidP="00C5399C">
      <w:r w:rsidRPr="000F01C2">
        <w:rPr>
          <w:b/>
        </w:rPr>
        <w:t>Decision:</w:t>
      </w:r>
      <w:r>
        <w:tab/>
        <w:t>Motion carried.</w:t>
      </w:r>
    </w:p>
    <w:p w:rsidR="00C5399C" w:rsidRPr="00867FD6" w:rsidRDefault="00C5399C" w:rsidP="00C5399C">
      <w:pPr>
        <w:rPr>
          <w:i/>
        </w:rPr>
      </w:pPr>
    </w:p>
    <w:p w:rsidR="00C5399C" w:rsidRDefault="00C5399C" w:rsidP="00C5399C">
      <w:pPr>
        <w:rPr>
          <w:b/>
          <w:sz w:val="28"/>
          <w:szCs w:val="28"/>
        </w:rPr>
      </w:pPr>
      <w:r>
        <w:rPr>
          <w:b/>
          <w:sz w:val="28"/>
          <w:szCs w:val="28"/>
        </w:rPr>
        <w:t>Re-zoning Request – 58 McCurdy Drive</w:t>
      </w:r>
    </w:p>
    <w:p w:rsidR="00C5399C" w:rsidRDefault="00C5399C" w:rsidP="00C5399C">
      <w:pPr>
        <w:rPr>
          <w:szCs w:val="28"/>
        </w:rPr>
      </w:pPr>
    </w:p>
    <w:p w:rsidR="00C5399C" w:rsidRDefault="00C5399C" w:rsidP="00C5399C">
      <w:pPr>
        <w:rPr>
          <w:szCs w:val="28"/>
        </w:rPr>
      </w:pPr>
      <w:r>
        <w:rPr>
          <w:szCs w:val="28"/>
        </w:rPr>
        <w:t>The Committee reviewed correspondence from the property owner of 56 McCurdy Drive requesting to re-zone the area of 58 McCurdy Drive from Commercial General to Industrial General. As it currently stands, the land of 56 McCurdy Drive is zoned Industrial General and the property owner feels that re-zoning 58 McCurdy Drive to Industrial General will be more in keeping with its present and future intended use.</w:t>
      </w:r>
    </w:p>
    <w:p w:rsidR="00C5399C" w:rsidRDefault="00C5399C" w:rsidP="00C5399C">
      <w:pPr>
        <w:rPr>
          <w:szCs w:val="28"/>
        </w:rPr>
      </w:pPr>
    </w:p>
    <w:p w:rsidR="00C5399C" w:rsidRDefault="00C5399C" w:rsidP="00C5399C">
      <w:pPr>
        <w:rPr>
          <w:szCs w:val="28"/>
        </w:rPr>
      </w:pPr>
      <w:r>
        <w:rPr>
          <w:szCs w:val="28"/>
        </w:rPr>
        <w:t xml:space="preserve">The property owner indicated that the existing building on 58 McCurdy Drive has deteriorated and foundation repairs would not be feasible at this time, therefore are intending to remove the existing structure and replace it with a new structure. </w:t>
      </w:r>
    </w:p>
    <w:p w:rsidR="00C5399C" w:rsidRDefault="00C5399C" w:rsidP="00C5399C">
      <w:pPr>
        <w:rPr>
          <w:szCs w:val="28"/>
        </w:rPr>
      </w:pPr>
    </w:p>
    <w:p w:rsidR="00C5399C" w:rsidRDefault="00C5399C" w:rsidP="00C5399C">
      <w:pPr>
        <w:rPr>
          <w:szCs w:val="28"/>
        </w:rPr>
      </w:pPr>
      <w:r>
        <w:rPr>
          <w:szCs w:val="28"/>
        </w:rPr>
        <w:t xml:space="preserve">The Committee is in agreement with this request and is recommending the Engineering Department proceed with the Municipal Plan Amendment and </w:t>
      </w:r>
      <w:proofErr w:type="gramStart"/>
      <w:r>
        <w:rPr>
          <w:szCs w:val="28"/>
        </w:rPr>
        <w:t>notify</w:t>
      </w:r>
      <w:proofErr w:type="gramEnd"/>
      <w:r>
        <w:rPr>
          <w:szCs w:val="28"/>
        </w:rPr>
        <w:t xml:space="preserve"> the property owner of Council’s decision.</w:t>
      </w:r>
    </w:p>
    <w:p w:rsidR="001C46F8" w:rsidRDefault="001C46F8" w:rsidP="00C5399C">
      <w:pPr>
        <w:rPr>
          <w:szCs w:val="28"/>
        </w:rPr>
      </w:pPr>
    </w:p>
    <w:p w:rsidR="001C46F8" w:rsidRPr="001C46F8" w:rsidRDefault="001C46F8" w:rsidP="00C5399C">
      <w:pPr>
        <w:rPr>
          <w:b/>
          <w:sz w:val="26"/>
          <w:szCs w:val="26"/>
        </w:rPr>
      </w:pPr>
      <w:r w:rsidRPr="001C46F8">
        <w:rPr>
          <w:b/>
          <w:sz w:val="26"/>
          <w:szCs w:val="26"/>
        </w:rPr>
        <w:t>Motion #16-051</w:t>
      </w:r>
    </w:p>
    <w:p w:rsidR="001C46F8" w:rsidRPr="001C46F8" w:rsidRDefault="001C46F8" w:rsidP="00C5399C">
      <w:pPr>
        <w:rPr>
          <w:b/>
          <w:sz w:val="26"/>
          <w:szCs w:val="26"/>
        </w:rPr>
      </w:pPr>
      <w:r w:rsidRPr="001C46F8">
        <w:rPr>
          <w:b/>
          <w:sz w:val="26"/>
          <w:szCs w:val="26"/>
        </w:rPr>
        <w:t>Re-zoning Request – 58 McCurdy Drive</w:t>
      </w:r>
    </w:p>
    <w:p w:rsidR="00C5399C" w:rsidRDefault="00C5399C" w:rsidP="00C5399C">
      <w:pPr>
        <w:rPr>
          <w:szCs w:val="28"/>
        </w:rPr>
      </w:pPr>
    </w:p>
    <w:p w:rsidR="00C5399C" w:rsidRDefault="001C46F8" w:rsidP="00C5399C">
      <w:pPr>
        <w:rPr>
          <w:szCs w:val="28"/>
        </w:rPr>
      </w:pPr>
      <w:r>
        <w:rPr>
          <w:szCs w:val="28"/>
        </w:rPr>
        <w:t xml:space="preserve">Moved by </w:t>
      </w:r>
      <w:proofErr w:type="spellStart"/>
      <w:r>
        <w:rPr>
          <w:szCs w:val="28"/>
        </w:rPr>
        <w:t>Councillor</w:t>
      </w:r>
      <w:proofErr w:type="spellEnd"/>
      <w:r>
        <w:rPr>
          <w:szCs w:val="28"/>
        </w:rPr>
        <w:t xml:space="preserve"> Parrott and seconded by </w:t>
      </w:r>
      <w:proofErr w:type="spellStart"/>
      <w:r>
        <w:rPr>
          <w:szCs w:val="28"/>
        </w:rPr>
        <w:t>Councillor</w:t>
      </w:r>
      <w:proofErr w:type="spellEnd"/>
      <w:r>
        <w:rPr>
          <w:szCs w:val="28"/>
        </w:rPr>
        <w:t xml:space="preserve"> </w:t>
      </w:r>
      <w:proofErr w:type="spellStart"/>
      <w:r>
        <w:rPr>
          <w:szCs w:val="28"/>
        </w:rPr>
        <w:t>McBrearity</w:t>
      </w:r>
      <w:proofErr w:type="spellEnd"/>
      <w:r w:rsidR="00C5399C">
        <w:rPr>
          <w:szCs w:val="28"/>
        </w:rPr>
        <w:t xml:space="preserve"> that the Engineering Department be given permission to proceed with an amendment of our Municipal Plan and our Development Regulations to re-zone the parcel of land at 58 McCurdy Drive.</w:t>
      </w:r>
    </w:p>
    <w:p w:rsidR="001C46F8" w:rsidRDefault="001C46F8" w:rsidP="00C5399C">
      <w:pPr>
        <w:rPr>
          <w:szCs w:val="28"/>
        </w:rPr>
      </w:pPr>
    </w:p>
    <w:p w:rsidR="001C46F8" w:rsidRDefault="001C46F8" w:rsidP="00C5399C">
      <w:pPr>
        <w:rPr>
          <w:szCs w:val="28"/>
        </w:rPr>
      </w:pPr>
      <w:r>
        <w:rPr>
          <w:szCs w:val="28"/>
        </w:rPr>
        <w:tab/>
      </w:r>
      <w:r>
        <w:rPr>
          <w:szCs w:val="28"/>
        </w:rPr>
        <w:tab/>
        <w:t xml:space="preserve">In </w:t>
      </w:r>
      <w:proofErr w:type="spellStart"/>
      <w:r>
        <w:rPr>
          <w:szCs w:val="28"/>
        </w:rPr>
        <w:t>Favour</w:t>
      </w:r>
      <w:proofErr w:type="spellEnd"/>
      <w:r>
        <w:rPr>
          <w:szCs w:val="28"/>
        </w:rPr>
        <w:t>:</w:t>
      </w:r>
      <w:r>
        <w:rPr>
          <w:szCs w:val="28"/>
        </w:rPr>
        <w:tab/>
        <w:t>5</w:t>
      </w:r>
      <w:r>
        <w:rPr>
          <w:szCs w:val="28"/>
        </w:rPr>
        <w:tab/>
        <w:t>Opposing:</w:t>
      </w:r>
      <w:r>
        <w:rPr>
          <w:szCs w:val="28"/>
        </w:rPr>
        <w:tab/>
        <w:t>0</w:t>
      </w:r>
    </w:p>
    <w:p w:rsidR="001C46F8" w:rsidRDefault="001C46F8" w:rsidP="00C5399C">
      <w:pPr>
        <w:rPr>
          <w:szCs w:val="28"/>
        </w:rPr>
      </w:pPr>
    </w:p>
    <w:p w:rsidR="001C46F8" w:rsidRDefault="001C46F8" w:rsidP="00C5399C">
      <w:pPr>
        <w:rPr>
          <w:szCs w:val="28"/>
        </w:rPr>
      </w:pPr>
      <w:r w:rsidRPr="001C46F8">
        <w:rPr>
          <w:b/>
          <w:szCs w:val="28"/>
        </w:rPr>
        <w:t>Decision:</w:t>
      </w:r>
      <w:r>
        <w:rPr>
          <w:szCs w:val="28"/>
        </w:rPr>
        <w:tab/>
        <w:t>Motion carried.</w:t>
      </w:r>
    </w:p>
    <w:p w:rsidR="00C5399C" w:rsidRDefault="00C5399C" w:rsidP="00C5399C">
      <w:pPr>
        <w:rPr>
          <w:szCs w:val="28"/>
        </w:rPr>
      </w:pPr>
    </w:p>
    <w:p w:rsidR="00C5399C" w:rsidRDefault="00C5399C" w:rsidP="00C5399C">
      <w:pPr>
        <w:rPr>
          <w:szCs w:val="28"/>
        </w:rPr>
      </w:pPr>
      <w:r>
        <w:rPr>
          <w:szCs w:val="28"/>
        </w:rPr>
        <w:lastRenderedPageBreak/>
        <w:t xml:space="preserve">The site of the former Viscount restaurant is currently zoned </w:t>
      </w:r>
      <w:r w:rsidRPr="00114873">
        <w:rPr>
          <w:b/>
          <w:i/>
          <w:szCs w:val="28"/>
        </w:rPr>
        <w:t>Commercial General (CG)</w:t>
      </w:r>
      <w:r>
        <w:rPr>
          <w:szCs w:val="28"/>
        </w:rPr>
        <w:t xml:space="preserve"> and it is the current owner’s wish to re-zone the property to </w:t>
      </w:r>
      <w:r w:rsidRPr="00114873">
        <w:rPr>
          <w:b/>
          <w:i/>
          <w:szCs w:val="28"/>
        </w:rPr>
        <w:t>Industrial General (IG)</w:t>
      </w:r>
      <w:r>
        <w:rPr>
          <w:szCs w:val="28"/>
        </w:rPr>
        <w:t xml:space="preserve"> zone, as per the attached drawing. </w:t>
      </w:r>
    </w:p>
    <w:p w:rsidR="00C5399C" w:rsidRPr="00E26D9C" w:rsidRDefault="00C5399C" w:rsidP="00C5399C">
      <w:pPr>
        <w:rPr>
          <w:szCs w:val="28"/>
        </w:rPr>
      </w:pPr>
    </w:p>
    <w:p w:rsidR="00C5399C" w:rsidRDefault="00C5399C" w:rsidP="00C5399C">
      <w:pPr>
        <w:rPr>
          <w:b/>
          <w:sz w:val="28"/>
          <w:szCs w:val="28"/>
        </w:rPr>
      </w:pPr>
      <w:r>
        <w:rPr>
          <w:b/>
          <w:sz w:val="28"/>
          <w:szCs w:val="28"/>
        </w:rPr>
        <w:t>Correspondence - Hickman Nissan/Central Office Equipment</w:t>
      </w:r>
    </w:p>
    <w:p w:rsidR="00C5399C" w:rsidRPr="00F57684" w:rsidRDefault="00C5399C" w:rsidP="00C5399C">
      <w:pPr>
        <w:rPr>
          <w:rFonts w:ascii="Calibri" w:hAnsi="Calibri" w:cs="Times New Roman"/>
          <w:b/>
          <w:bCs/>
          <w:sz w:val="28"/>
          <w:szCs w:val="28"/>
        </w:rPr>
      </w:pPr>
    </w:p>
    <w:p w:rsidR="00C5399C" w:rsidRPr="00F57684" w:rsidRDefault="00C5399C" w:rsidP="00C5399C">
      <w:pPr>
        <w:rPr>
          <w:rFonts w:ascii="Calibri" w:hAnsi="Calibri" w:cs="Times New Roman"/>
        </w:rPr>
      </w:pPr>
      <w:r w:rsidRPr="00F57684">
        <w:rPr>
          <w:rFonts w:ascii="Calibri" w:hAnsi="Calibri" w:cs="Times New Roman"/>
        </w:rPr>
        <w:t>Council had recently contacted local business owners that could potentially be affected by proposed infrastructure upgrading to be carried out in the 2016 construction season on the East end of Airport Boulevard.  The letter, as attached outlined the proposed scope of work.  It was Council’s intention, in keeping with the Town’s landscaping policy to add landscaping at the back of the curb in specific areas which was to be solely contained on Town owned property.</w:t>
      </w:r>
    </w:p>
    <w:p w:rsidR="00C5399C" w:rsidRPr="00F57684" w:rsidRDefault="00C5399C" w:rsidP="00C5399C">
      <w:pPr>
        <w:rPr>
          <w:rFonts w:ascii="Calibri" w:hAnsi="Calibri" w:cs="Times New Roman"/>
          <w:b/>
          <w:bCs/>
          <w:sz w:val="28"/>
          <w:szCs w:val="28"/>
        </w:rPr>
      </w:pPr>
    </w:p>
    <w:p w:rsidR="00C5399C" w:rsidRPr="00F57684" w:rsidRDefault="00C5399C" w:rsidP="00C5399C">
      <w:pPr>
        <w:rPr>
          <w:rFonts w:ascii="Calibri" w:hAnsi="Calibri" w:cs="Times New Roman"/>
        </w:rPr>
      </w:pPr>
      <w:r w:rsidRPr="00F57684">
        <w:rPr>
          <w:rFonts w:ascii="Calibri" w:hAnsi="Calibri" w:cs="Times New Roman"/>
        </w:rPr>
        <w:t>The Committee reviewed correspondence from two local businesses regarding the proposed upgrading and their concerns with the potential negative impact they feel it would have on their respective properties.  They have requested that, Council reconsider their decision and reduce or eliminate from the plans completely the landscaping in front of their properties and indicated that they would be willing to work with Council on alternative solutions for landscaping in that area.</w:t>
      </w:r>
    </w:p>
    <w:p w:rsidR="00C5399C" w:rsidRPr="00F57684" w:rsidRDefault="00C5399C" w:rsidP="00C5399C">
      <w:pPr>
        <w:rPr>
          <w:rFonts w:ascii="Calibri" w:hAnsi="Calibri" w:cs="Times New Roman"/>
        </w:rPr>
      </w:pPr>
    </w:p>
    <w:p w:rsidR="00C5399C" w:rsidRPr="00F57684" w:rsidRDefault="00C5399C" w:rsidP="00C5399C">
      <w:pPr>
        <w:rPr>
          <w:rFonts w:ascii="Calibri" w:hAnsi="Calibri" w:cs="Times New Roman"/>
          <w:sz w:val="22"/>
          <w:szCs w:val="22"/>
        </w:rPr>
      </w:pPr>
      <w:r w:rsidRPr="00F57684">
        <w:rPr>
          <w:rFonts w:ascii="Calibri" w:hAnsi="Calibri" w:cs="Times New Roman"/>
        </w:rPr>
        <w:t xml:space="preserve">The Committee recommends forwarding this request to the Civic Enhancement Committee for their review and possible recommendations. </w:t>
      </w:r>
    </w:p>
    <w:p w:rsidR="00C5399C" w:rsidRDefault="00C5399C" w:rsidP="00C5399C">
      <w:pPr>
        <w:rPr>
          <w:b/>
          <w:sz w:val="28"/>
          <w:szCs w:val="28"/>
        </w:rPr>
      </w:pPr>
    </w:p>
    <w:p w:rsidR="00C5399C" w:rsidRDefault="00C5399C" w:rsidP="00C5399C">
      <w:pPr>
        <w:rPr>
          <w:b/>
          <w:sz w:val="28"/>
          <w:szCs w:val="28"/>
        </w:rPr>
      </w:pPr>
      <w:r>
        <w:rPr>
          <w:b/>
          <w:sz w:val="28"/>
          <w:szCs w:val="28"/>
        </w:rPr>
        <w:t xml:space="preserve">2016 Strategic Priorities </w:t>
      </w:r>
    </w:p>
    <w:p w:rsidR="00C5399C" w:rsidRDefault="00C5399C" w:rsidP="00C5399C">
      <w:pPr>
        <w:rPr>
          <w:b/>
          <w:sz w:val="28"/>
          <w:szCs w:val="28"/>
        </w:rPr>
      </w:pPr>
    </w:p>
    <w:p w:rsidR="00C5399C" w:rsidRDefault="00C5399C" w:rsidP="00C5399C">
      <w:r>
        <w:t xml:space="preserve">The Director of Engineering advised the Committee that this item was brought forward from Management for information purposes to update Council on the Engineering Department’s role in achieving goals for the 2016 Strategic Priorities. </w:t>
      </w:r>
    </w:p>
    <w:p w:rsidR="00C5399C" w:rsidRDefault="00C5399C" w:rsidP="00C5399C"/>
    <w:p w:rsidR="00C5399C" w:rsidRDefault="00C5399C" w:rsidP="00C5399C">
      <w:r>
        <w:t xml:space="preserve">The Director gave an update on the status of the New Wastewater Treatment Facility stating that the Town is currently waiting for funding approval from the Government. Geotechnical studies have been completed and our consultants, CBCL, are in the process of completing the Request for Proposals. </w:t>
      </w:r>
    </w:p>
    <w:p w:rsidR="00C5399C" w:rsidRDefault="00C5399C" w:rsidP="00C5399C"/>
    <w:p w:rsidR="00C5399C" w:rsidRDefault="00C5399C" w:rsidP="00C5399C">
      <w:r>
        <w:t>The Director also informed the Committee that his department is working with the Recreation Department to draft a conceptual plan for a second ice surface as well as, non-ice related recreation.</w:t>
      </w:r>
    </w:p>
    <w:p w:rsidR="00C5399C" w:rsidRDefault="00C5399C" w:rsidP="00C5399C"/>
    <w:p w:rsidR="00C5399C" w:rsidRDefault="00C5399C" w:rsidP="00C5399C">
      <w:pPr>
        <w:rPr>
          <w:b/>
          <w:sz w:val="28"/>
          <w:szCs w:val="28"/>
        </w:rPr>
      </w:pPr>
      <w:r>
        <w:rPr>
          <w:b/>
          <w:sz w:val="28"/>
          <w:szCs w:val="28"/>
        </w:rPr>
        <w:t>Little Cobb’s Pond Request for Proposal (RFP)</w:t>
      </w:r>
    </w:p>
    <w:p w:rsidR="00C5399C" w:rsidRDefault="00C5399C" w:rsidP="00C5399C"/>
    <w:p w:rsidR="00AB6BFF" w:rsidRDefault="00C5399C" w:rsidP="00C5399C">
      <w:r>
        <w:t>The Committee discussed plans to put out a request for proposals to develop a portion of land near Little Cobb’s Pond for affordable residential development.  The Director advised that his department would be working closely with the Development department to have this document ready t</w:t>
      </w:r>
      <w:r w:rsidR="00AB6BFF">
        <w:t xml:space="preserve">o go out for bids this summer. </w:t>
      </w:r>
    </w:p>
    <w:p w:rsidR="00C5399C" w:rsidRPr="00912C18" w:rsidRDefault="00C5399C" w:rsidP="00C5399C">
      <w:r>
        <w:lastRenderedPageBreak/>
        <w:t xml:space="preserve">The intent is to allow the successful bidder time within this construction season to begin field work and to begin the design over the winter in the hopes that the project would be in a position to break ground early in the 2017 construction season.  </w:t>
      </w:r>
    </w:p>
    <w:p w:rsidR="00462A47" w:rsidRDefault="00462A47" w:rsidP="00BC6DD1">
      <w:pPr>
        <w:jc w:val="left"/>
      </w:pPr>
    </w:p>
    <w:p w:rsidR="00BC6DD1" w:rsidRDefault="00A51002" w:rsidP="00BC6DD1">
      <w:pPr>
        <w:pStyle w:val="Heading3"/>
      </w:pPr>
      <w:r>
        <w:t>E</w:t>
      </w:r>
      <w:r w:rsidR="00BC6DD1">
        <w:t>.</w:t>
      </w:r>
      <w:r w:rsidR="00BC6DD1">
        <w:tab/>
      </w:r>
      <w:r w:rsidR="009C005B">
        <w:t>Public Works &amp; Services</w:t>
      </w:r>
      <w:r w:rsidR="00BC6DD1">
        <w:t>:</w:t>
      </w:r>
    </w:p>
    <w:p w:rsidR="00BC6DD1" w:rsidRDefault="00BC6DD1" w:rsidP="00BC6DD1"/>
    <w:p w:rsidR="00BC6DD1" w:rsidRPr="00480A65" w:rsidRDefault="00BC6DD1" w:rsidP="00BC6DD1">
      <w:r w:rsidRPr="00480A65">
        <w:t xml:space="preserve">The </w:t>
      </w:r>
      <w:r w:rsidR="009C005B">
        <w:t>Public Works</w:t>
      </w:r>
      <w:r w:rsidRPr="00480A65">
        <w:t xml:space="preserve"> &amp; Services Committee report was presented by </w:t>
      </w:r>
      <w:proofErr w:type="spellStart"/>
      <w:r w:rsidRPr="00480A65">
        <w:t>Councillor</w:t>
      </w:r>
      <w:proofErr w:type="spellEnd"/>
      <w:r w:rsidRPr="00480A65">
        <w:t xml:space="preserve"> </w:t>
      </w:r>
      <w:r w:rsidR="00E73DE6">
        <w:t>Dove</w:t>
      </w:r>
      <w:r w:rsidR="00043639">
        <w:t>.</w:t>
      </w:r>
    </w:p>
    <w:p w:rsidR="00BC6DD1" w:rsidRDefault="00BC6DD1" w:rsidP="00BC6DD1"/>
    <w:p w:rsidR="00DB5AE1" w:rsidRDefault="00BC6DD1" w:rsidP="00BC6DD1">
      <w:r>
        <w:t xml:space="preserve">The </w:t>
      </w:r>
      <w:r w:rsidR="009C005B">
        <w:t>Public Works</w:t>
      </w:r>
      <w:r>
        <w:t xml:space="preserve"> &amp; Services Committee was held on </w:t>
      </w:r>
      <w:r w:rsidR="00E73DE6">
        <w:t>March 15</w:t>
      </w:r>
      <w:r w:rsidR="0076371C">
        <w:t>, 2016</w:t>
      </w:r>
      <w:r w:rsidR="00EC4ACB">
        <w:t xml:space="preserve">.  The meeting was chaired by </w:t>
      </w:r>
      <w:r w:rsidR="00716959">
        <w:t>R. Anstey</w:t>
      </w:r>
      <w:r>
        <w:t>, Councillor.  Other members present included:</w:t>
      </w:r>
      <w:r w:rsidR="00716959">
        <w:t xml:space="preserve"> B. Dove</w:t>
      </w:r>
      <w:r w:rsidR="00A27EB3">
        <w:t xml:space="preserve">, Councillor; </w:t>
      </w:r>
      <w:r w:rsidR="00716959">
        <w:t>G. Parrott</w:t>
      </w:r>
      <w:r w:rsidR="00162313">
        <w:t>, Councillor</w:t>
      </w:r>
      <w:r w:rsidR="00A27EB3">
        <w:t xml:space="preserve">; </w:t>
      </w:r>
      <w:r w:rsidR="00716959">
        <w:t xml:space="preserve">P. Fudge, Fire Chief; </w:t>
      </w:r>
      <w:r w:rsidR="007A14C1">
        <w:t>D. Moulton</w:t>
      </w:r>
      <w:r w:rsidR="00716959">
        <w:t xml:space="preserve">, </w:t>
      </w:r>
      <w:r w:rsidR="007A14C1">
        <w:t>Superviso</w:t>
      </w:r>
      <w:r w:rsidR="00716959">
        <w:t>r of Public Works</w:t>
      </w:r>
      <w:r w:rsidR="00795EB0">
        <w:t>;</w:t>
      </w:r>
      <w:r w:rsidR="00E73DE6">
        <w:t xml:space="preserve"> W</w:t>
      </w:r>
      <w:r w:rsidR="00716959">
        <w:t xml:space="preserve">. Jenkins, </w:t>
      </w:r>
      <w:r w:rsidR="00505F11">
        <w:t>Municipal Officer i</w:t>
      </w:r>
      <w:r w:rsidR="007A14C1">
        <w:t>n Charge</w:t>
      </w:r>
      <w:r w:rsidR="00E73DE6">
        <w:t>; L. Small, Administrative Assistant.</w:t>
      </w:r>
    </w:p>
    <w:p w:rsidR="008F379C" w:rsidRDefault="008F379C" w:rsidP="00BC6DD1"/>
    <w:p w:rsidR="000A182A" w:rsidRDefault="00BC6DD1" w:rsidP="009F7238">
      <w:r>
        <w:t>The following items were discussed:</w:t>
      </w:r>
    </w:p>
    <w:p w:rsidR="00052AB1" w:rsidRPr="007202EA" w:rsidRDefault="00052AB1" w:rsidP="009F7238"/>
    <w:p w:rsidR="0002794E" w:rsidRPr="0002794E" w:rsidRDefault="0002794E" w:rsidP="0002794E">
      <w:pPr>
        <w:rPr>
          <w:b/>
          <w:sz w:val="28"/>
          <w:szCs w:val="28"/>
        </w:rPr>
      </w:pPr>
      <w:r w:rsidRPr="0002794E">
        <w:rPr>
          <w:b/>
          <w:sz w:val="28"/>
          <w:szCs w:val="28"/>
        </w:rPr>
        <w:t>Review of Previous Minutes</w:t>
      </w:r>
    </w:p>
    <w:p w:rsidR="0002794E" w:rsidRDefault="0002794E" w:rsidP="0002794E">
      <w:pPr>
        <w:rPr>
          <w:rFonts w:ascii="Calibri" w:hAnsi="Calibri"/>
        </w:rPr>
      </w:pPr>
    </w:p>
    <w:p w:rsidR="0002794E" w:rsidRDefault="0002794E" w:rsidP="0002794E">
      <w:pPr>
        <w:rPr>
          <w:rFonts w:ascii="Calibri" w:hAnsi="Calibri"/>
        </w:rPr>
      </w:pPr>
      <w:r>
        <w:rPr>
          <w:rFonts w:ascii="Calibri" w:hAnsi="Calibri"/>
        </w:rPr>
        <w:t>The previous minutes were reviewed and approved as presented.</w:t>
      </w:r>
    </w:p>
    <w:p w:rsidR="0002794E" w:rsidRPr="00781147" w:rsidRDefault="0002794E" w:rsidP="0002794E">
      <w:pPr>
        <w:rPr>
          <w:rFonts w:ascii="Calibri" w:hAnsi="Calibri"/>
        </w:rPr>
      </w:pPr>
    </w:p>
    <w:p w:rsidR="0002794E" w:rsidRPr="0002794E" w:rsidRDefault="0002794E" w:rsidP="0002794E">
      <w:pPr>
        <w:rPr>
          <w:b/>
          <w:sz w:val="28"/>
          <w:szCs w:val="28"/>
        </w:rPr>
      </w:pPr>
      <w:r w:rsidRPr="0002794E">
        <w:rPr>
          <w:b/>
          <w:sz w:val="28"/>
          <w:szCs w:val="28"/>
        </w:rPr>
        <w:t>Busy Bee Cabs</w:t>
      </w:r>
    </w:p>
    <w:p w:rsidR="0002794E" w:rsidRDefault="0002794E" w:rsidP="0002794E">
      <w:pPr>
        <w:ind w:firstLine="720"/>
        <w:rPr>
          <w:rFonts w:ascii="Calibri" w:hAnsi="Calibri"/>
        </w:rPr>
      </w:pPr>
    </w:p>
    <w:p w:rsidR="0002794E" w:rsidRDefault="0002794E" w:rsidP="0002794E">
      <w:pPr>
        <w:rPr>
          <w:rFonts w:ascii="Calibri" w:hAnsi="Calibri"/>
        </w:rPr>
      </w:pPr>
      <w:r>
        <w:rPr>
          <w:rFonts w:ascii="Calibri" w:hAnsi="Calibri"/>
        </w:rPr>
        <w:t xml:space="preserve">At its previous meeting, the Committee presented the first reading for amendments to the Taxi and Limousine Regulations; there was no correspondence or objections received and it is now presented for its second and final reading. </w:t>
      </w:r>
    </w:p>
    <w:p w:rsidR="003174E6" w:rsidRDefault="003174E6" w:rsidP="0002794E">
      <w:pPr>
        <w:rPr>
          <w:rFonts w:ascii="Calibri" w:hAnsi="Calibri"/>
        </w:rPr>
      </w:pPr>
    </w:p>
    <w:p w:rsidR="003174E6" w:rsidRPr="003174E6" w:rsidRDefault="003174E6" w:rsidP="0002794E">
      <w:pPr>
        <w:rPr>
          <w:rFonts w:ascii="Calibri" w:hAnsi="Calibri"/>
          <w:b/>
          <w:sz w:val="26"/>
          <w:szCs w:val="26"/>
        </w:rPr>
      </w:pPr>
      <w:r w:rsidRPr="003174E6">
        <w:rPr>
          <w:rFonts w:ascii="Calibri" w:hAnsi="Calibri"/>
          <w:b/>
          <w:sz w:val="26"/>
          <w:szCs w:val="26"/>
        </w:rPr>
        <w:t>Motion #16-052</w:t>
      </w:r>
    </w:p>
    <w:p w:rsidR="003174E6" w:rsidRPr="003174E6" w:rsidRDefault="003174E6" w:rsidP="0002794E">
      <w:pPr>
        <w:rPr>
          <w:rFonts w:ascii="Calibri" w:hAnsi="Calibri"/>
          <w:b/>
          <w:sz w:val="26"/>
          <w:szCs w:val="26"/>
        </w:rPr>
      </w:pPr>
      <w:r w:rsidRPr="003174E6">
        <w:rPr>
          <w:rFonts w:ascii="Calibri" w:hAnsi="Calibri"/>
          <w:b/>
          <w:sz w:val="26"/>
          <w:szCs w:val="26"/>
        </w:rPr>
        <w:t>Busy Bee Cabs</w:t>
      </w:r>
    </w:p>
    <w:p w:rsidR="0002794E" w:rsidRDefault="0002794E" w:rsidP="0002794E">
      <w:pPr>
        <w:rPr>
          <w:rFonts w:ascii="Calibri" w:hAnsi="Calibri"/>
        </w:rPr>
      </w:pPr>
    </w:p>
    <w:p w:rsidR="0002794E" w:rsidRDefault="0002794E" w:rsidP="0002794E">
      <w:pPr>
        <w:rPr>
          <w:rFonts w:ascii="Calibri" w:hAnsi="Calibri"/>
        </w:rPr>
      </w:pPr>
      <w:r>
        <w:rPr>
          <w:rFonts w:ascii="Calibri" w:hAnsi="Calibri"/>
        </w:rPr>
        <w:t xml:space="preserve">The Committee recommends and I move that the following changes be made to the Taxi and Limousine Regulations: </w:t>
      </w:r>
    </w:p>
    <w:p w:rsidR="0002794E" w:rsidRDefault="0002794E" w:rsidP="0002794E">
      <w:pPr>
        <w:rPr>
          <w:rFonts w:ascii="Calibri" w:hAnsi="Calibri"/>
        </w:rPr>
      </w:pPr>
    </w:p>
    <w:p w:rsidR="0002794E" w:rsidRDefault="0002794E" w:rsidP="0002794E">
      <w:pPr>
        <w:pStyle w:val="ListParagraph"/>
        <w:numPr>
          <w:ilvl w:val="0"/>
          <w:numId w:val="39"/>
        </w:numPr>
        <w:rPr>
          <w:rFonts w:ascii="Calibri" w:hAnsi="Calibri"/>
        </w:rPr>
      </w:pPr>
      <w:r w:rsidRPr="001A1E24">
        <w:rPr>
          <w:rFonts w:ascii="Calibri" w:hAnsi="Calibri"/>
        </w:rPr>
        <w:t xml:space="preserve">Zone 1 </w:t>
      </w:r>
      <w:r>
        <w:rPr>
          <w:rFonts w:ascii="Calibri" w:hAnsi="Calibri"/>
        </w:rPr>
        <w:t xml:space="preserve">to be divided </w:t>
      </w:r>
      <w:r w:rsidRPr="001A1E24">
        <w:rPr>
          <w:rFonts w:ascii="Calibri" w:hAnsi="Calibri"/>
        </w:rPr>
        <w:t>into two sections, one section remaining at the present rate of $6</w:t>
      </w:r>
      <w:r>
        <w:rPr>
          <w:rFonts w:ascii="Calibri" w:hAnsi="Calibri"/>
        </w:rPr>
        <w:t>.00</w:t>
      </w:r>
      <w:r w:rsidRPr="001A1E24">
        <w:rPr>
          <w:rFonts w:ascii="Calibri" w:hAnsi="Calibri"/>
        </w:rPr>
        <w:t xml:space="preserve"> and the oth</w:t>
      </w:r>
      <w:r>
        <w:rPr>
          <w:rFonts w:ascii="Calibri" w:hAnsi="Calibri"/>
        </w:rPr>
        <w:t>er section having a rate of $8.00.</w:t>
      </w:r>
    </w:p>
    <w:p w:rsidR="0002794E" w:rsidRDefault="0002794E" w:rsidP="0002794E">
      <w:pPr>
        <w:pStyle w:val="ListParagraph"/>
        <w:numPr>
          <w:ilvl w:val="0"/>
          <w:numId w:val="39"/>
        </w:numPr>
        <w:rPr>
          <w:rFonts w:ascii="Calibri" w:hAnsi="Calibri"/>
        </w:rPr>
      </w:pPr>
      <w:r>
        <w:rPr>
          <w:rFonts w:ascii="Calibri" w:hAnsi="Calibri"/>
        </w:rPr>
        <w:t>The Present Zone 2 to increase rate from $8.00 to $10.00.</w:t>
      </w:r>
    </w:p>
    <w:p w:rsidR="0002794E" w:rsidRDefault="0002794E" w:rsidP="0002794E">
      <w:pPr>
        <w:pStyle w:val="ListParagraph"/>
        <w:numPr>
          <w:ilvl w:val="0"/>
          <w:numId w:val="39"/>
        </w:numPr>
        <w:rPr>
          <w:rFonts w:ascii="Calibri" w:hAnsi="Calibri"/>
        </w:rPr>
      </w:pPr>
      <w:r w:rsidRPr="007B6A0F">
        <w:rPr>
          <w:rFonts w:ascii="Calibri" w:hAnsi="Calibri"/>
        </w:rPr>
        <w:t>Re-word the wait time policy to reflect that the “Waiting Time” rate is $25. 00 per hour.  S</w:t>
      </w:r>
      <w:r>
        <w:rPr>
          <w:rFonts w:ascii="Calibri" w:hAnsi="Calibri"/>
        </w:rPr>
        <w:t>t</w:t>
      </w:r>
      <w:r w:rsidRPr="007B6A0F">
        <w:rPr>
          <w:rFonts w:ascii="Calibri" w:hAnsi="Calibri"/>
        </w:rPr>
        <w:t>ops less than 3 minutes are $1.00 and $2.00 for every 5 minutes after that.</w:t>
      </w:r>
    </w:p>
    <w:p w:rsidR="0002794E" w:rsidRDefault="0002794E" w:rsidP="0002794E">
      <w:pPr>
        <w:pStyle w:val="ListParagraph"/>
        <w:numPr>
          <w:ilvl w:val="0"/>
          <w:numId w:val="39"/>
        </w:numPr>
        <w:rPr>
          <w:rFonts w:ascii="Calibri" w:hAnsi="Calibri"/>
        </w:rPr>
      </w:pPr>
      <w:r w:rsidRPr="00253382">
        <w:rPr>
          <w:rFonts w:ascii="Calibri" w:hAnsi="Calibri"/>
        </w:rPr>
        <w:t>Return trips that double back have a charge of a fare and one half.</w:t>
      </w:r>
    </w:p>
    <w:p w:rsidR="003174E6" w:rsidRDefault="003174E6" w:rsidP="003174E6">
      <w:pPr>
        <w:rPr>
          <w:rFonts w:ascii="Calibri" w:hAnsi="Calibri"/>
        </w:rPr>
      </w:pPr>
    </w:p>
    <w:p w:rsidR="003174E6" w:rsidRDefault="003174E6" w:rsidP="003174E6">
      <w:pPr>
        <w:ind w:left="720" w:firstLine="720"/>
        <w:rPr>
          <w:rFonts w:ascii="Calibri" w:hAnsi="Calibri"/>
        </w:rPr>
      </w:pPr>
      <w:r>
        <w:rPr>
          <w:rFonts w:ascii="Calibri" w:hAnsi="Calibri"/>
        </w:rPr>
        <w:t xml:space="preserve">In </w:t>
      </w:r>
      <w:proofErr w:type="spellStart"/>
      <w:r>
        <w:rPr>
          <w:rFonts w:ascii="Calibri" w:hAnsi="Calibri"/>
        </w:rPr>
        <w:t>Favour</w:t>
      </w:r>
      <w:proofErr w:type="spellEnd"/>
      <w:r>
        <w:rPr>
          <w:rFonts w:ascii="Calibri" w:hAnsi="Calibri"/>
        </w:rPr>
        <w:t>:</w:t>
      </w:r>
      <w:r>
        <w:rPr>
          <w:rFonts w:ascii="Calibri" w:hAnsi="Calibri"/>
        </w:rPr>
        <w:tab/>
        <w:t>5</w:t>
      </w:r>
      <w:r>
        <w:rPr>
          <w:rFonts w:ascii="Calibri" w:hAnsi="Calibri"/>
        </w:rPr>
        <w:tab/>
        <w:t>Opposing:</w:t>
      </w:r>
      <w:r>
        <w:rPr>
          <w:rFonts w:ascii="Calibri" w:hAnsi="Calibri"/>
        </w:rPr>
        <w:tab/>
        <w:t>0</w:t>
      </w:r>
    </w:p>
    <w:p w:rsidR="003174E6" w:rsidRDefault="003174E6" w:rsidP="003174E6">
      <w:pPr>
        <w:ind w:left="720"/>
        <w:rPr>
          <w:rFonts w:ascii="Calibri" w:hAnsi="Calibri"/>
        </w:rPr>
      </w:pPr>
    </w:p>
    <w:p w:rsidR="003174E6" w:rsidRPr="003174E6" w:rsidRDefault="003174E6" w:rsidP="003174E6">
      <w:pPr>
        <w:rPr>
          <w:rFonts w:ascii="Calibri" w:hAnsi="Calibri"/>
        </w:rPr>
      </w:pPr>
      <w:r w:rsidRPr="003174E6">
        <w:rPr>
          <w:rFonts w:ascii="Calibri" w:hAnsi="Calibri"/>
          <w:b/>
        </w:rPr>
        <w:t>Decision:</w:t>
      </w:r>
      <w:r>
        <w:rPr>
          <w:rFonts w:ascii="Calibri" w:hAnsi="Calibri"/>
        </w:rPr>
        <w:tab/>
        <w:t>Motion carried.</w:t>
      </w:r>
    </w:p>
    <w:p w:rsidR="0002794E" w:rsidRDefault="0002794E" w:rsidP="0002794E">
      <w:pPr>
        <w:rPr>
          <w:rFonts w:ascii="Calibri" w:hAnsi="Calibri"/>
        </w:rPr>
      </w:pPr>
    </w:p>
    <w:p w:rsidR="007E7957" w:rsidRPr="00891588" w:rsidRDefault="00230A10" w:rsidP="0002794E">
      <w:pPr>
        <w:spacing w:after="240"/>
      </w:pPr>
      <w:r w:rsidRPr="00891588">
        <w:t>The Town Clerk left the Council meeting</w:t>
      </w:r>
      <w:r w:rsidR="000C29D1" w:rsidRPr="00891588">
        <w:t>.</w:t>
      </w:r>
    </w:p>
    <w:p w:rsidR="0002794E" w:rsidRPr="0002794E" w:rsidRDefault="0002794E" w:rsidP="0002794E">
      <w:pPr>
        <w:spacing w:after="240"/>
        <w:rPr>
          <w:b/>
          <w:sz w:val="28"/>
          <w:szCs w:val="28"/>
        </w:rPr>
      </w:pPr>
      <w:r w:rsidRPr="0002794E">
        <w:rPr>
          <w:b/>
          <w:sz w:val="28"/>
          <w:szCs w:val="28"/>
        </w:rPr>
        <w:lastRenderedPageBreak/>
        <w:t>Invoices for Approval</w:t>
      </w:r>
    </w:p>
    <w:p w:rsidR="0002794E" w:rsidRPr="00473D41" w:rsidRDefault="0002794E" w:rsidP="0002794E">
      <w:pPr>
        <w:spacing w:before="99" w:after="99"/>
        <w:rPr>
          <w:rFonts w:ascii="Calibri" w:hAnsi="Calibri" w:cs="Arial"/>
          <w:color w:val="000000" w:themeColor="text1"/>
        </w:rPr>
      </w:pPr>
      <w:r w:rsidRPr="00473D41">
        <w:rPr>
          <w:rFonts w:ascii="Calibri" w:hAnsi="Calibri" w:cs="Arial"/>
          <w:color w:val="000000" w:themeColor="text1"/>
        </w:rPr>
        <w:t>The</w:t>
      </w:r>
      <w:r>
        <w:rPr>
          <w:rFonts w:ascii="Calibri" w:hAnsi="Calibri" w:cs="Arial"/>
          <w:color w:val="000000" w:themeColor="text1"/>
        </w:rPr>
        <w:t xml:space="preserve"> Committee</w:t>
      </w:r>
      <w:r w:rsidRPr="00473D41">
        <w:rPr>
          <w:rFonts w:ascii="Calibri" w:hAnsi="Calibri" w:cs="Arial"/>
          <w:color w:val="000000" w:themeColor="text1"/>
        </w:rPr>
        <w:t xml:space="preserve"> reviewed one invoice from Central NL Waste Management </w:t>
      </w:r>
      <w:r>
        <w:rPr>
          <w:rFonts w:ascii="Calibri" w:hAnsi="Calibri" w:cs="Arial"/>
          <w:color w:val="000000" w:themeColor="text1"/>
        </w:rPr>
        <w:t>for waste collection services and tipping fees. Th</w:t>
      </w:r>
      <w:r w:rsidRPr="00473D41">
        <w:rPr>
          <w:rFonts w:ascii="Calibri" w:hAnsi="Calibri" w:cs="Arial"/>
          <w:color w:val="000000" w:themeColor="text1"/>
        </w:rPr>
        <w:t xml:space="preserve">e </w:t>
      </w:r>
      <w:r>
        <w:rPr>
          <w:rFonts w:ascii="Calibri" w:hAnsi="Calibri" w:cs="Arial"/>
          <w:color w:val="000000" w:themeColor="text1"/>
        </w:rPr>
        <w:t>Supervisor of Municipal Works</w:t>
      </w:r>
      <w:r w:rsidRPr="00473D41">
        <w:rPr>
          <w:rFonts w:ascii="Calibri" w:hAnsi="Calibri" w:cs="Arial"/>
          <w:color w:val="000000" w:themeColor="text1"/>
        </w:rPr>
        <w:t xml:space="preserve"> advised that all goods and services have been received and meet the Town’s specifications.</w:t>
      </w:r>
    </w:p>
    <w:p w:rsidR="0002794E" w:rsidRDefault="0002794E" w:rsidP="0002794E">
      <w:pPr>
        <w:spacing w:before="99"/>
        <w:rPr>
          <w:rFonts w:ascii="Calibri" w:hAnsi="Calibri" w:cs="Arial"/>
          <w:color w:val="000000" w:themeColor="text1"/>
        </w:rPr>
      </w:pPr>
      <w:r>
        <w:rPr>
          <w:rFonts w:ascii="Calibri" w:hAnsi="Calibri" w:cs="Arial"/>
          <w:color w:val="000000" w:themeColor="text1"/>
        </w:rPr>
        <w:t>The Committee</w:t>
      </w:r>
      <w:r w:rsidRPr="00473D41">
        <w:rPr>
          <w:rFonts w:ascii="Calibri" w:hAnsi="Calibri" w:cs="Arial"/>
          <w:color w:val="000000" w:themeColor="text1"/>
        </w:rPr>
        <w:t xml:space="preserve"> recommends that the invoice be paid and forwards it to the</w:t>
      </w:r>
      <w:r>
        <w:rPr>
          <w:rFonts w:ascii="Calibri" w:hAnsi="Calibri" w:cs="Arial"/>
          <w:color w:val="000000" w:themeColor="text1"/>
        </w:rPr>
        <w:t xml:space="preserve"> </w:t>
      </w:r>
      <w:r w:rsidRPr="00473D41">
        <w:rPr>
          <w:rFonts w:ascii="Calibri" w:hAnsi="Calibri" w:cs="Arial"/>
          <w:color w:val="000000" w:themeColor="text1"/>
        </w:rPr>
        <w:t xml:space="preserve">Finance </w:t>
      </w:r>
      <w:r>
        <w:rPr>
          <w:rFonts w:ascii="Calibri" w:hAnsi="Calibri" w:cs="Arial"/>
          <w:color w:val="000000" w:themeColor="text1"/>
        </w:rPr>
        <w:t>Committee for</w:t>
      </w:r>
      <w:r w:rsidRPr="00473D41">
        <w:rPr>
          <w:rFonts w:ascii="Calibri" w:hAnsi="Calibri" w:cs="Arial"/>
          <w:color w:val="000000" w:themeColor="text1"/>
        </w:rPr>
        <w:t xml:space="preserve"> its consideration.</w:t>
      </w:r>
    </w:p>
    <w:p w:rsidR="0002794E" w:rsidRDefault="0002794E" w:rsidP="0002794E">
      <w:pPr>
        <w:spacing w:before="99"/>
        <w:rPr>
          <w:rFonts w:ascii="Calibri" w:hAnsi="Calibri" w:cs="Arial"/>
          <w:color w:val="000000" w:themeColor="text1"/>
        </w:rPr>
      </w:pPr>
    </w:p>
    <w:p w:rsidR="0002794E" w:rsidRDefault="0002794E" w:rsidP="0002794E">
      <w:pPr>
        <w:rPr>
          <w:rFonts w:ascii="Calibri" w:hAnsi="Calibri" w:cs="Arial"/>
          <w:b/>
          <w:color w:val="000000" w:themeColor="text1"/>
          <w:sz w:val="28"/>
          <w:szCs w:val="28"/>
        </w:rPr>
      </w:pPr>
      <w:r w:rsidRPr="00A71642">
        <w:rPr>
          <w:rFonts w:ascii="Calibri" w:hAnsi="Calibri" w:cs="Arial"/>
          <w:b/>
          <w:color w:val="000000" w:themeColor="text1"/>
          <w:sz w:val="28"/>
          <w:szCs w:val="28"/>
        </w:rPr>
        <w:t>Clean up Week</w:t>
      </w:r>
    </w:p>
    <w:p w:rsidR="0002794E" w:rsidRPr="00A71642" w:rsidRDefault="0002794E" w:rsidP="0002794E">
      <w:pPr>
        <w:rPr>
          <w:rFonts w:ascii="Calibri" w:hAnsi="Calibri" w:cs="Arial"/>
          <w:b/>
          <w:color w:val="000000" w:themeColor="text1"/>
          <w:sz w:val="28"/>
          <w:szCs w:val="28"/>
        </w:rPr>
      </w:pPr>
    </w:p>
    <w:p w:rsidR="0002794E" w:rsidRDefault="0002794E" w:rsidP="0002794E">
      <w:pPr>
        <w:rPr>
          <w:rFonts w:ascii="Calibri" w:hAnsi="Calibri" w:cs="Arial"/>
          <w:color w:val="000000" w:themeColor="text1"/>
        </w:rPr>
      </w:pPr>
      <w:r w:rsidRPr="00A71642">
        <w:rPr>
          <w:rFonts w:ascii="Calibri" w:hAnsi="Calibri" w:cs="Arial"/>
          <w:color w:val="000000" w:themeColor="text1"/>
        </w:rPr>
        <w:t>The Committee would like to inform residents that it has approved May 9-20</w:t>
      </w:r>
      <w:r w:rsidRPr="00A71642">
        <w:rPr>
          <w:rFonts w:ascii="Calibri" w:hAnsi="Calibri" w:cs="Arial"/>
          <w:color w:val="000000" w:themeColor="text1"/>
          <w:vertAlign w:val="superscript"/>
        </w:rPr>
        <w:t>th</w:t>
      </w:r>
      <w:r>
        <w:rPr>
          <w:rFonts w:ascii="Calibri" w:hAnsi="Calibri" w:cs="Arial"/>
          <w:color w:val="000000" w:themeColor="text1"/>
        </w:rPr>
        <w:t xml:space="preserve"> </w:t>
      </w:r>
      <w:r w:rsidRPr="00A71642">
        <w:rPr>
          <w:rFonts w:ascii="Calibri" w:hAnsi="Calibri" w:cs="Arial"/>
          <w:color w:val="000000" w:themeColor="text1"/>
        </w:rPr>
        <w:t xml:space="preserve">inclusive, for </w:t>
      </w:r>
      <w:r>
        <w:rPr>
          <w:rFonts w:ascii="Calibri" w:hAnsi="Calibri" w:cs="Arial"/>
          <w:color w:val="000000" w:themeColor="text1"/>
        </w:rPr>
        <w:t xml:space="preserve">spring </w:t>
      </w:r>
      <w:r w:rsidRPr="00A71642">
        <w:rPr>
          <w:rFonts w:ascii="Calibri" w:hAnsi="Calibri" w:cs="Arial"/>
          <w:color w:val="000000" w:themeColor="text1"/>
        </w:rPr>
        <w:t>clean</w:t>
      </w:r>
      <w:r>
        <w:rPr>
          <w:rFonts w:ascii="Calibri" w:hAnsi="Calibri" w:cs="Arial"/>
          <w:color w:val="000000" w:themeColor="text1"/>
        </w:rPr>
        <w:t>-</w:t>
      </w:r>
      <w:r w:rsidRPr="00A71642">
        <w:rPr>
          <w:rFonts w:ascii="Calibri" w:hAnsi="Calibri" w:cs="Arial"/>
          <w:color w:val="000000" w:themeColor="text1"/>
        </w:rPr>
        <w:t>up weeks.  Guidelines for the clean-up week event will be placed on the town of Gander’s Website, Facebook Page, the Beacon, and Rogers Cable. Inquiries can also be made by calling the Public Works Depot at 651-5960 or 651-5938.</w:t>
      </w:r>
    </w:p>
    <w:p w:rsidR="0002794E" w:rsidRPr="00473D41" w:rsidRDefault="0002794E" w:rsidP="0002794E">
      <w:pPr>
        <w:rPr>
          <w:rFonts w:ascii="Calibri" w:hAnsi="Calibri" w:cs="Arial"/>
          <w:color w:val="000000" w:themeColor="text1"/>
        </w:rPr>
      </w:pPr>
    </w:p>
    <w:p w:rsidR="0002794E" w:rsidRPr="00D665FC" w:rsidRDefault="0002794E" w:rsidP="0002794E">
      <w:pPr>
        <w:jc w:val="left"/>
        <w:rPr>
          <w:rFonts w:ascii="Calibri" w:hAnsi="Calibri"/>
          <w:b/>
          <w:sz w:val="28"/>
          <w:szCs w:val="28"/>
        </w:rPr>
      </w:pPr>
      <w:r w:rsidRPr="00D665FC">
        <w:rPr>
          <w:rFonts w:ascii="Calibri" w:hAnsi="Calibri"/>
          <w:b/>
          <w:sz w:val="28"/>
          <w:szCs w:val="28"/>
        </w:rPr>
        <w:t>Parking at Cobbs Pond</w:t>
      </w:r>
    </w:p>
    <w:p w:rsidR="0002794E" w:rsidRDefault="0002794E" w:rsidP="0002794E">
      <w:pPr>
        <w:jc w:val="left"/>
        <w:rPr>
          <w:rFonts w:ascii="Calibri" w:hAnsi="Calibri"/>
        </w:rPr>
      </w:pPr>
    </w:p>
    <w:p w:rsidR="0002794E" w:rsidRDefault="0002794E" w:rsidP="007E2A6D">
      <w:pPr>
        <w:rPr>
          <w:rFonts w:ascii="Calibri" w:hAnsi="Calibri"/>
        </w:rPr>
      </w:pPr>
      <w:r>
        <w:rPr>
          <w:rFonts w:ascii="Calibri" w:hAnsi="Calibri"/>
        </w:rPr>
        <w:t>D</w:t>
      </w:r>
      <w:r w:rsidRPr="00CC7F94">
        <w:rPr>
          <w:rFonts w:ascii="Calibri" w:hAnsi="Calibri"/>
        </w:rPr>
        <w:t xml:space="preserve">uring an event recently </w:t>
      </w:r>
      <w:r>
        <w:rPr>
          <w:rFonts w:ascii="Calibri" w:hAnsi="Calibri"/>
        </w:rPr>
        <w:t xml:space="preserve">held </w:t>
      </w:r>
      <w:r w:rsidRPr="00CC7F94">
        <w:rPr>
          <w:rFonts w:ascii="Calibri" w:hAnsi="Calibri"/>
        </w:rPr>
        <w:t xml:space="preserve">at Cobbs Pond </w:t>
      </w:r>
      <w:r>
        <w:rPr>
          <w:rFonts w:ascii="Calibri" w:hAnsi="Calibri"/>
        </w:rPr>
        <w:t xml:space="preserve">Park, it was noted that illegal parking had taken place on Magee Road. </w:t>
      </w:r>
      <w:r w:rsidRPr="00CC7F94">
        <w:rPr>
          <w:rFonts w:ascii="Calibri" w:hAnsi="Calibri"/>
        </w:rPr>
        <w:t xml:space="preserve"> The Committee would like to see this avoided during future events by requesting that organizers provide their own traffic attendants, under the direction of Municipal Enforcement. </w:t>
      </w:r>
    </w:p>
    <w:p w:rsidR="00097E65" w:rsidRPr="00CC7F94" w:rsidRDefault="00097E65" w:rsidP="007E2A6D">
      <w:pPr>
        <w:rPr>
          <w:rFonts w:ascii="Calibri" w:hAnsi="Calibri"/>
        </w:rPr>
      </w:pPr>
    </w:p>
    <w:p w:rsidR="0002794E" w:rsidRDefault="0002794E" w:rsidP="00767A80">
      <w:pPr>
        <w:rPr>
          <w:rFonts w:ascii="Calibri" w:hAnsi="Calibri"/>
        </w:rPr>
      </w:pPr>
      <w:r w:rsidRPr="00CC7F94">
        <w:rPr>
          <w:rFonts w:ascii="Calibri" w:hAnsi="Calibri"/>
        </w:rPr>
        <w:t>The Town will provide the barriers but the organizers will need to provide manpower to go with them to ensure that no traffic goes through if the street is closed, no parking in unauthorized areas and assist with handicap parking directions etc.</w:t>
      </w:r>
      <w:r>
        <w:rPr>
          <w:rFonts w:ascii="Calibri" w:hAnsi="Calibri"/>
        </w:rPr>
        <w:t xml:space="preserve"> </w:t>
      </w:r>
    </w:p>
    <w:p w:rsidR="0002794E" w:rsidRDefault="0002794E" w:rsidP="00767A80">
      <w:pPr>
        <w:rPr>
          <w:rFonts w:ascii="Calibri" w:hAnsi="Calibri"/>
        </w:rPr>
      </w:pPr>
    </w:p>
    <w:p w:rsidR="0002794E" w:rsidRDefault="0002794E" w:rsidP="00767A80">
      <w:pPr>
        <w:rPr>
          <w:rFonts w:ascii="Calibri" w:hAnsi="Calibri"/>
        </w:rPr>
      </w:pPr>
      <w:r>
        <w:rPr>
          <w:rFonts w:ascii="Calibri" w:hAnsi="Calibri"/>
        </w:rPr>
        <w:t xml:space="preserve">This item is referred to the Recreation Department for its input and recommendations. </w:t>
      </w:r>
    </w:p>
    <w:p w:rsidR="0002794E" w:rsidRDefault="0002794E" w:rsidP="00767A80">
      <w:pPr>
        <w:rPr>
          <w:rFonts w:ascii="Calibri" w:hAnsi="Calibri"/>
        </w:rPr>
      </w:pPr>
    </w:p>
    <w:p w:rsidR="0002794E" w:rsidRPr="00D5796F" w:rsidRDefault="0002794E" w:rsidP="00767A80">
      <w:pPr>
        <w:rPr>
          <w:rFonts w:ascii="Calibri" w:hAnsi="Calibri"/>
          <w:b/>
          <w:sz w:val="28"/>
          <w:szCs w:val="28"/>
        </w:rPr>
      </w:pPr>
      <w:r w:rsidRPr="00D5796F">
        <w:rPr>
          <w:rFonts w:ascii="Calibri" w:hAnsi="Calibri"/>
          <w:b/>
          <w:sz w:val="28"/>
          <w:szCs w:val="28"/>
        </w:rPr>
        <w:t xml:space="preserve">School Council Meetings </w:t>
      </w:r>
    </w:p>
    <w:p w:rsidR="0002794E" w:rsidRDefault="0002794E" w:rsidP="00767A80">
      <w:pPr>
        <w:rPr>
          <w:rFonts w:ascii="Calibri" w:hAnsi="Calibri"/>
        </w:rPr>
      </w:pPr>
    </w:p>
    <w:p w:rsidR="0002794E" w:rsidRDefault="0002794E" w:rsidP="00767A80">
      <w:pPr>
        <w:rPr>
          <w:rFonts w:ascii="Calibri" w:hAnsi="Calibri"/>
        </w:rPr>
      </w:pPr>
      <w:r>
        <w:rPr>
          <w:rFonts w:ascii="Calibri" w:hAnsi="Calibri"/>
        </w:rPr>
        <w:t xml:space="preserve">The Committee received correspondence from </w:t>
      </w:r>
      <w:r w:rsidR="00767A80">
        <w:rPr>
          <w:rFonts w:ascii="Calibri" w:hAnsi="Calibri"/>
        </w:rPr>
        <w:t>Gander Academy</w:t>
      </w:r>
      <w:r>
        <w:rPr>
          <w:rFonts w:ascii="Calibri" w:hAnsi="Calibri"/>
        </w:rPr>
        <w:t xml:space="preserve"> </w:t>
      </w:r>
      <w:r w:rsidR="00767A80">
        <w:rPr>
          <w:rFonts w:ascii="Calibri" w:hAnsi="Calibri"/>
        </w:rPr>
        <w:t>C</w:t>
      </w:r>
      <w:r>
        <w:rPr>
          <w:rFonts w:ascii="Calibri" w:hAnsi="Calibri"/>
        </w:rPr>
        <w:t xml:space="preserve">ouncil requesting that the Town attend their monthly meetings to discuss a variety of items they would like to address. </w:t>
      </w:r>
    </w:p>
    <w:p w:rsidR="0002794E" w:rsidRDefault="0002794E" w:rsidP="00767A80">
      <w:pPr>
        <w:rPr>
          <w:rFonts w:ascii="Calibri" w:hAnsi="Calibri"/>
        </w:rPr>
      </w:pPr>
    </w:p>
    <w:p w:rsidR="0002794E" w:rsidRDefault="0002794E" w:rsidP="00767A80">
      <w:pPr>
        <w:rPr>
          <w:rFonts w:ascii="Calibri" w:hAnsi="Calibri"/>
        </w:rPr>
      </w:pPr>
      <w:proofErr w:type="spellStart"/>
      <w:r>
        <w:rPr>
          <w:rFonts w:ascii="Calibri" w:hAnsi="Calibri"/>
        </w:rPr>
        <w:t>Councillor</w:t>
      </w:r>
      <w:proofErr w:type="spellEnd"/>
      <w:r>
        <w:rPr>
          <w:rFonts w:ascii="Calibri" w:hAnsi="Calibri"/>
        </w:rPr>
        <w:t xml:space="preserve"> Anstey and the MEO in Charge will attend to address the agenda items and the school will be contacted to make the necessary arrangements. </w:t>
      </w:r>
    </w:p>
    <w:p w:rsidR="00B076C4" w:rsidRDefault="000C29D1" w:rsidP="0002794E">
      <w:pPr>
        <w:jc w:val="left"/>
        <w:rPr>
          <w:rFonts w:ascii="Calibri" w:hAnsi="Calibri"/>
        </w:rPr>
      </w:pPr>
      <w:r>
        <w:rPr>
          <w:rFonts w:ascii="Calibri" w:hAnsi="Calibri"/>
        </w:rPr>
        <w:br/>
        <w:t xml:space="preserve">The Town Clerk returned to the </w:t>
      </w:r>
      <w:r w:rsidR="00097E65">
        <w:rPr>
          <w:rFonts w:ascii="Calibri" w:hAnsi="Calibri"/>
        </w:rPr>
        <w:t xml:space="preserve">Council </w:t>
      </w:r>
      <w:r>
        <w:rPr>
          <w:rFonts w:ascii="Calibri" w:hAnsi="Calibri"/>
        </w:rPr>
        <w:t>meeting.</w:t>
      </w:r>
    </w:p>
    <w:p w:rsidR="00891588" w:rsidRDefault="00891588" w:rsidP="0002794E">
      <w:pPr>
        <w:jc w:val="left"/>
        <w:rPr>
          <w:rFonts w:ascii="Calibri" w:hAnsi="Calibri"/>
        </w:rPr>
      </w:pPr>
    </w:p>
    <w:p w:rsidR="00097E65" w:rsidRDefault="00097E65" w:rsidP="0002794E">
      <w:pPr>
        <w:jc w:val="left"/>
        <w:rPr>
          <w:rFonts w:ascii="Calibri" w:hAnsi="Calibri"/>
        </w:rPr>
      </w:pPr>
    </w:p>
    <w:p w:rsidR="00097E65" w:rsidRDefault="00097E65" w:rsidP="0002794E">
      <w:pPr>
        <w:jc w:val="left"/>
        <w:rPr>
          <w:rFonts w:ascii="Calibri" w:hAnsi="Calibri"/>
        </w:rPr>
      </w:pPr>
    </w:p>
    <w:p w:rsidR="00097E65" w:rsidRDefault="00097E65" w:rsidP="0002794E">
      <w:pPr>
        <w:jc w:val="left"/>
        <w:rPr>
          <w:rFonts w:ascii="Calibri" w:hAnsi="Calibri"/>
        </w:rPr>
      </w:pPr>
    </w:p>
    <w:p w:rsidR="00097E65" w:rsidRDefault="00097E65" w:rsidP="0002794E">
      <w:pPr>
        <w:jc w:val="left"/>
        <w:rPr>
          <w:rFonts w:ascii="Calibri" w:hAnsi="Calibri"/>
        </w:rPr>
      </w:pPr>
    </w:p>
    <w:p w:rsidR="00891588" w:rsidRPr="0002794E" w:rsidRDefault="00891588" w:rsidP="00891588">
      <w:pPr>
        <w:spacing w:after="240"/>
        <w:rPr>
          <w:b/>
          <w:sz w:val="28"/>
          <w:szCs w:val="28"/>
        </w:rPr>
      </w:pPr>
      <w:r>
        <w:rPr>
          <w:b/>
          <w:sz w:val="28"/>
          <w:szCs w:val="28"/>
        </w:rPr>
        <w:lastRenderedPageBreak/>
        <w:t>Garbage Regulation – Section 7</w:t>
      </w:r>
    </w:p>
    <w:p w:rsidR="00891588" w:rsidRDefault="00891588" w:rsidP="00891588">
      <w:r w:rsidRPr="0002794E">
        <w:t xml:space="preserve">At a previous meeting, the Committee presented a proposed change to Garbage Regulation Section 7 for the first reading; there was no correspondence or objections received and it is now presented for its second and final reading. </w:t>
      </w:r>
    </w:p>
    <w:p w:rsidR="00097E65" w:rsidRDefault="00097E65" w:rsidP="00891588"/>
    <w:p w:rsidR="00891588" w:rsidRPr="007E2A6D" w:rsidRDefault="00891588" w:rsidP="00891588">
      <w:pPr>
        <w:rPr>
          <w:b/>
          <w:sz w:val="26"/>
          <w:szCs w:val="26"/>
        </w:rPr>
      </w:pPr>
      <w:r w:rsidRPr="007E2A6D">
        <w:rPr>
          <w:b/>
          <w:sz w:val="26"/>
          <w:szCs w:val="26"/>
        </w:rPr>
        <w:t>Motion #16-053</w:t>
      </w:r>
    </w:p>
    <w:p w:rsidR="00891588" w:rsidRPr="007E2A6D" w:rsidRDefault="00891588" w:rsidP="00891588">
      <w:pPr>
        <w:rPr>
          <w:b/>
          <w:sz w:val="26"/>
          <w:szCs w:val="26"/>
        </w:rPr>
      </w:pPr>
      <w:r w:rsidRPr="007E2A6D">
        <w:rPr>
          <w:b/>
          <w:sz w:val="26"/>
          <w:szCs w:val="26"/>
        </w:rPr>
        <w:t>Garbage Regulation – Section 7</w:t>
      </w:r>
    </w:p>
    <w:p w:rsidR="00891588" w:rsidRPr="0002794E" w:rsidRDefault="00891588" w:rsidP="00891588"/>
    <w:p w:rsidR="00891588" w:rsidRDefault="00891588" w:rsidP="00891588">
      <w:r>
        <w:t xml:space="preserve">Moved by </w:t>
      </w:r>
      <w:proofErr w:type="spellStart"/>
      <w:r>
        <w:t>Councillor</w:t>
      </w:r>
      <w:proofErr w:type="spellEnd"/>
      <w:r>
        <w:t xml:space="preserve"> Dove and seconded by </w:t>
      </w:r>
      <w:proofErr w:type="spellStart"/>
      <w:r>
        <w:t>Councillor</w:t>
      </w:r>
      <w:proofErr w:type="spellEnd"/>
      <w:r>
        <w:t xml:space="preserve"> Parrott</w:t>
      </w:r>
      <w:r w:rsidRPr="0002794E">
        <w:t xml:space="preserve"> that the Town of Gander Garbage Regulation Section 7 be revised to as follows:</w:t>
      </w:r>
    </w:p>
    <w:p w:rsidR="00891588" w:rsidRPr="0002794E" w:rsidRDefault="00891588" w:rsidP="00891588"/>
    <w:p w:rsidR="00891588" w:rsidRDefault="00891588" w:rsidP="00891588">
      <w:pPr>
        <w:ind w:left="720" w:firstLine="60"/>
        <w:rPr>
          <w:rFonts w:ascii="Calibri" w:hAnsi="Calibri"/>
          <w:b/>
          <w:i/>
        </w:rPr>
      </w:pPr>
      <w:r w:rsidRPr="00F15BC8">
        <w:rPr>
          <w:rFonts w:ascii="Calibri" w:hAnsi="Calibri"/>
          <w:b/>
          <w:i/>
        </w:rPr>
        <w:t>“All non-residential (private collection) garbage containers/recepta</w:t>
      </w:r>
      <w:r>
        <w:rPr>
          <w:rFonts w:ascii="Calibri" w:hAnsi="Calibri"/>
          <w:b/>
          <w:i/>
        </w:rPr>
        <w:t>c</w:t>
      </w:r>
      <w:r w:rsidRPr="00F15BC8">
        <w:rPr>
          <w:rFonts w:ascii="Calibri" w:hAnsi="Calibri"/>
          <w:b/>
          <w:i/>
        </w:rPr>
        <w:t>les shall be placed no less than 25 feet from any building structure.”</w:t>
      </w:r>
    </w:p>
    <w:p w:rsidR="00891588" w:rsidRDefault="00891588" w:rsidP="00891588">
      <w:pPr>
        <w:ind w:left="720" w:firstLine="60"/>
        <w:rPr>
          <w:rFonts w:ascii="Calibri" w:hAnsi="Calibri"/>
          <w:b/>
          <w:i/>
        </w:rPr>
      </w:pPr>
    </w:p>
    <w:p w:rsidR="00891588" w:rsidRDefault="00891588" w:rsidP="00891588">
      <w:pPr>
        <w:ind w:left="720" w:firstLine="720"/>
        <w:rPr>
          <w:rFonts w:ascii="Calibri" w:hAnsi="Calibri"/>
        </w:rPr>
      </w:pPr>
      <w:r>
        <w:rPr>
          <w:rFonts w:ascii="Calibri" w:hAnsi="Calibri"/>
        </w:rPr>
        <w:t xml:space="preserve">In </w:t>
      </w:r>
      <w:proofErr w:type="spellStart"/>
      <w:r>
        <w:rPr>
          <w:rFonts w:ascii="Calibri" w:hAnsi="Calibri"/>
        </w:rPr>
        <w:t>Favour</w:t>
      </w:r>
      <w:proofErr w:type="spellEnd"/>
      <w:r>
        <w:rPr>
          <w:rFonts w:ascii="Calibri" w:hAnsi="Calibri"/>
        </w:rPr>
        <w:t>:</w:t>
      </w:r>
      <w:r>
        <w:rPr>
          <w:rFonts w:ascii="Calibri" w:hAnsi="Calibri"/>
        </w:rPr>
        <w:tab/>
        <w:t>5</w:t>
      </w:r>
      <w:r>
        <w:rPr>
          <w:rFonts w:ascii="Calibri" w:hAnsi="Calibri"/>
        </w:rPr>
        <w:tab/>
        <w:t>Opposing:</w:t>
      </w:r>
      <w:r>
        <w:rPr>
          <w:rFonts w:ascii="Calibri" w:hAnsi="Calibri"/>
        </w:rPr>
        <w:tab/>
        <w:t>0</w:t>
      </w:r>
    </w:p>
    <w:p w:rsidR="00891588" w:rsidRDefault="00891588" w:rsidP="00891588">
      <w:pPr>
        <w:rPr>
          <w:rFonts w:ascii="Calibri" w:hAnsi="Calibri"/>
        </w:rPr>
      </w:pPr>
    </w:p>
    <w:p w:rsidR="00891588" w:rsidRDefault="00891588" w:rsidP="0002794E">
      <w:pPr>
        <w:rPr>
          <w:rFonts w:ascii="Calibri" w:hAnsi="Calibri"/>
        </w:rPr>
      </w:pPr>
      <w:r w:rsidRPr="007E2A6D">
        <w:rPr>
          <w:rFonts w:ascii="Calibri" w:hAnsi="Calibri"/>
          <w:b/>
        </w:rPr>
        <w:t>Decision:</w:t>
      </w:r>
      <w:r w:rsidRPr="007E2A6D">
        <w:rPr>
          <w:rFonts w:ascii="Calibri" w:hAnsi="Calibri"/>
          <w:b/>
        </w:rPr>
        <w:tab/>
      </w:r>
      <w:r>
        <w:rPr>
          <w:rFonts w:ascii="Calibri" w:hAnsi="Calibri"/>
        </w:rPr>
        <w:t>Motion carried.</w:t>
      </w:r>
    </w:p>
    <w:p w:rsidR="00891588" w:rsidRDefault="00891588" w:rsidP="0002794E">
      <w:pPr>
        <w:rPr>
          <w:rFonts w:ascii="Calibri" w:hAnsi="Calibri"/>
        </w:rPr>
      </w:pPr>
    </w:p>
    <w:p w:rsidR="0002794E" w:rsidRPr="00891588" w:rsidRDefault="0002794E" w:rsidP="0002794E">
      <w:pPr>
        <w:rPr>
          <w:rFonts w:ascii="Calibri" w:hAnsi="Calibri"/>
        </w:rPr>
      </w:pPr>
      <w:r w:rsidRPr="00B076C4">
        <w:rPr>
          <w:b/>
          <w:sz w:val="28"/>
          <w:szCs w:val="28"/>
        </w:rPr>
        <w:t>Chloramines Study</w:t>
      </w:r>
    </w:p>
    <w:p w:rsidR="0002794E" w:rsidRPr="00B076C4" w:rsidRDefault="0002794E" w:rsidP="0002794E">
      <w:pPr>
        <w:rPr>
          <w:b/>
          <w:sz w:val="28"/>
          <w:szCs w:val="28"/>
        </w:rPr>
      </w:pPr>
    </w:p>
    <w:p w:rsidR="0002794E" w:rsidRDefault="0002794E" w:rsidP="0002794E">
      <w:pPr>
        <w:rPr>
          <w:rFonts w:ascii="Calibri" w:hAnsi="Calibri"/>
        </w:rPr>
      </w:pPr>
      <w:r>
        <w:rPr>
          <w:rFonts w:ascii="Calibri" w:hAnsi="Calibri"/>
        </w:rPr>
        <w:t xml:space="preserve">The Water Quality Sub Committee has provided an engineering report from DMG Consulting Ltd. </w:t>
      </w:r>
    </w:p>
    <w:p w:rsidR="00B076C4" w:rsidRDefault="00B076C4" w:rsidP="0002794E">
      <w:pPr>
        <w:rPr>
          <w:rFonts w:ascii="Calibri" w:hAnsi="Calibri"/>
        </w:rPr>
      </w:pPr>
    </w:p>
    <w:p w:rsidR="0002794E" w:rsidRDefault="0002794E" w:rsidP="0002794E">
      <w:pPr>
        <w:rPr>
          <w:rFonts w:ascii="Calibri" w:hAnsi="Calibri"/>
        </w:rPr>
      </w:pPr>
      <w:r>
        <w:rPr>
          <w:rFonts w:ascii="Calibri" w:hAnsi="Calibri"/>
        </w:rPr>
        <w:t xml:space="preserve">The report referenced the potential change from Chlorine to Chloramines as the method of secondary disinfection in the Town of Gander water distribution system. This change is being investigated because of the difficulty in keeping adequate levels of Chlorine in the far ends of the water system. </w:t>
      </w:r>
    </w:p>
    <w:p w:rsidR="0002794E" w:rsidRDefault="0002794E" w:rsidP="0002794E">
      <w:pPr>
        <w:rPr>
          <w:rFonts w:ascii="Calibri" w:hAnsi="Calibri"/>
        </w:rPr>
      </w:pPr>
    </w:p>
    <w:p w:rsidR="0002794E" w:rsidRDefault="0002794E" w:rsidP="0002794E">
      <w:pPr>
        <w:rPr>
          <w:rFonts w:ascii="Calibri" w:hAnsi="Calibri"/>
        </w:rPr>
      </w:pPr>
      <w:r>
        <w:rPr>
          <w:rFonts w:ascii="Calibri" w:hAnsi="Calibri"/>
        </w:rPr>
        <w:t xml:space="preserve">The Supervisor of Municipal Works reviewed the Chloramines Study results with the Committee. This included a World Health Organizations Report and a list of Canadian towns and cities that currently use the product.  A pilot project used this method for 12 weeks in 2015 and was successful in lowering disinfectant byproducts such as THM’s and HAA’s.  It also increased the disinfectant residual at extremities of the distribution network. </w:t>
      </w:r>
    </w:p>
    <w:p w:rsidR="0002794E" w:rsidRDefault="0002794E" w:rsidP="0002794E">
      <w:pPr>
        <w:rPr>
          <w:rFonts w:ascii="Calibri" w:hAnsi="Calibri"/>
        </w:rPr>
      </w:pPr>
    </w:p>
    <w:p w:rsidR="0002794E" w:rsidRDefault="0002794E" w:rsidP="0002794E">
      <w:pPr>
        <w:rPr>
          <w:rFonts w:ascii="Calibri" w:hAnsi="Calibri"/>
        </w:rPr>
      </w:pPr>
      <w:r>
        <w:rPr>
          <w:rFonts w:ascii="Calibri" w:hAnsi="Calibri"/>
        </w:rPr>
        <w:t>This method would eliminate the need for of one or more Chlorine Booster Stations that would be required if the Town continues with Chlorine disinfection. This will provide substantial savings of approximately $300,000.00 per Booster Station. The cost of the Chloramines Injection System is $ 100,000 and the operating costs of the two different methods are about the same.</w:t>
      </w:r>
    </w:p>
    <w:p w:rsidR="00097E65" w:rsidRDefault="00097E65" w:rsidP="0002794E">
      <w:pPr>
        <w:rPr>
          <w:rFonts w:ascii="Calibri" w:hAnsi="Calibri"/>
        </w:rPr>
      </w:pPr>
    </w:p>
    <w:p w:rsidR="00097E65" w:rsidRDefault="00097E65" w:rsidP="0002794E">
      <w:pPr>
        <w:rPr>
          <w:rFonts w:ascii="Calibri" w:hAnsi="Calibri"/>
        </w:rPr>
      </w:pPr>
    </w:p>
    <w:p w:rsidR="0002794E" w:rsidRDefault="0002794E" w:rsidP="0002794E">
      <w:pPr>
        <w:rPr>
          <w:rFonts w:ascii="Calibri" w:hAnsi="Calibri"/>
        </w:rPr>
      </w:pPr>
    </w:p>
    <w:p w:rsidR="000C467C" w:rsidRPr="000C467C" w:rsidRDefault="000C467C" w:rsidP="0002794E">
      <w:pPr>
        <w:rPr>
          <w:rFonts w:ascii="Calibri" w:hAnsi="Calibri"/>
          <w:b/>
          <w:sz w:val="26"/>
          <w:szCs w:val="26"/>
        </w:rPr>
      </w:pPr>
      <w:r w:rsidRPr="000C467C">
        <w:rPr>
          <w:rFonts w:ascii="Calibri" w:hAnsi="Calibri"/>
          <w:b/>
          <w:sz w:val="26"/>
          <w:szCs w:val="26"/>
        </w:rPr>
        <w:lastRenderedPageBreak/>
        <w:t>Motion #16-054</w:t>
      </w:r>
    </w:p>
    <w:p w:rsidR="000C467C" w:rsidRPr="000C467C" w:rsidRDefault="000C467C" w:rsidP="0002794E">
      <w:pPr>
        <w:rPr>
          <w:rFonts w:ascii="Calibri" w:hAnsi="Calibri"/>
          <w:b/>
          <w:sz w:val="26"/>
          <w:szCs w:val="26"/>
        </w:rPr>
      </w:pPr>
      <w:r w:rsidRPr="000C467C">
        <w:rPr>
          <w:rFonts w:ascii="Calibri" w:hAnsi="Calibri"/>
          <w:b/>
          <w:sz w:val="26"/>
          <w:szCs w:val="26"/>
        </w:rPr>
        <w:t>Chloramines Study</w:t>
      </w:r>
    </w:p>
    <w:p w:rsidR="000C467C" w:rsidRDefault="000C467C" w:rsidP="0002794E">
      <w:pPr>
        <w:rPr>
          <w:rFonts w:ascii="Calibri" w:hAnsi="Calibri"/>
        </w:rPr>
      </w:pPr>
    </w:p>
    <w:p w:rsidR="0002794E" w:rsidRDefault="000C467C" w:rsidP="0002794E">
      <w:pPr>
        <w:rPr>
          <w:rFonts w:ascii="Calibri" w:hAnsi="Calibri"/>
        </w:rPr>
      </w:pPr>
      <w:r>
        <w:rPr>
          <w:rFonts w:ascii="Calibri" w:hAnsi="Calibri"/>
        </w:rPr>
        <w:t xml:space="preserve">Moved by </w:t>
      </w:r>
      <w:proofErr w:type="spellStart"/>
      <w:r>
        <w:rPr>
          <w:rFonts w:ascii="Calibri" w:hAnsi="Calibri"/>
        </w:rPr>
        <w:t>Councillor</w:t>
      </w:r>
      <w:proofErr w:type="spellEnd"/>
      <w:r>
        <w:rPr>
          <w:rFonts w:ascii="Calibri" w:hAnsi="Calibri"/>
        </w:rPr>
        <w:t xml:space="preserve"> Dove and seconded by </w:t>
      </w:r>
      <w:proofErr w:type="spellStart"/>
      <w:r>
        <w:rPr>
          <w:rFonts w:ascii="Calibri" w:hAnsi="Calibri"/>
        </w:rPr>
        <w:t>Councillor</w:t>
      </w:r>
      <w:proofErr w:type="spellEnd"/>
      <w:r>
        <w:rPr>
          <w:rFonts w:ascii="Calibri" w:hAnsi="Calibri"/>
        </w:rPr>
        <w:t xml:space="preserve"> Parrott that</w:t>
      </w:r>
      <w:r w:rsidR="0002794E">
        <w:rPr>
          <w:rFonts w:ascii="Calibri" w:hAnsi="Calibri"/>
        </w:rPr>
        <w:t xml:space="preserve"> the Town Change its water disinfection system from Chlorine to Chloramines.</w:t>
      </w:r>
    </w:p>
    <w:p w:rsidR="00462A47" w:rsidRDefault="00462A47" w:rsidP="009F7238"/>
    <w:p w:rsidR="000C467C" w:rsidRDefault="000C467C" w:rsidP="009F7238">
      <w:r>
        <w:tab/>
      </w:r>
      <w:r>
        <w:tab/>
        <w:t xml:space="preserve">In </w:t>
      </w:r>
      <w:proofErr w:type="spellStart"/>
      <w:r>
        <w:t>Favour</w:t>
      </w:r>
      <w:proofErr w:type="spellEnd"/>
      <w:r>
        <w:t>:</w:t>
      </w:r>
      <w:r>
        <w:tab/>
        <w:t>4</w:t>
      </w:r>
      <w:r>
        <w:tab/>
        <w:t>Opposing:</w:t>
      </w:r>
      <w:r>
        <w:tab/>
        <w:t xml:space="preserve">1 – </w:t>
      </w:r>
      <w:proofErr w:type="spellStart"/>
      <w:r>
        <w:t>Councillor</w:t>
      </w:r>
      <w:proofErr w:type="spellEnd"/>
      <w:r>
        <w:t xml:space="preserve"> </w:t>
      </w:r>
      <w:proofErr w:type="spellStart"/>
      <w:r>
        <w:t>McBreairty</w:t>
      </w:r>
      <w:proofErr w:type="spellEnd"/>
    </w:p>
    <w:p w:rsidR="00891588" w:rsidRDefault="00891588" w:rsidP="009F7238"/>
    <w:p w:rsidR="000C467C" w:rsidRPr="007202EA" w:rsidRDefault="000C467C" w:rsidP="009F7238">
      <w:r w:rsidRPr="000C467C">
        <w:rPr>
          <w:b/>
        </w:rPr>
        <w:t>Decision:</w:t>
      </w:r>
      <w:r w:rsidRPr="000C467C">
        <w:rPr>
          <w:b/>
        </w:rPr>
        <w:tab/>
      </w:r>
      <w:r>
        <w:t>Motion carried.</w:t>
      </w:r>
    </w:p>
    <w:p w:rsidR="00132ED3" w:rsidRPr="00763C9C" w:rsidRDefault="00A8603A" w:rsidP="005E4537">
      <w:pPr>
        <w:pStyle w:val="Heading3"/>
      </w:pPr>
      <w:r w:rsidRPr="00763C9C">
        <w:t>F</w:t>
      </w:r>
      <w:r w:rsidR="00763C9C" w:rsidRPr="00763C9C">
        <w:t>.</w:t>
      </w:r>
      <w:r w:rsidR="00763C9C" w:rsidRPr="00763C9C">
        <w:tab/>
        <w:t>Finance &amp; Administration</w:t>
      </w:r>
      <w:r w:rsidR="00132ED3" w:rsidRPr="00763C9C">
        <w:t>:</w:t>
      </w:r>
    </w:p>
    <w:p w:rsidR="00132ED3" w:rsidRPr="00A957EB" w:rsidRDefault="005E4537" w:rsidP="00132ED3">
      <w:r w:rsidRPr="00A957EB">
        <w:tab/>
      </w:r>
    </w:p>
    <w:p w:rsidR="00822352" w:rsidRPr="00A957EB" w:rsidRDefault="00822352" w:rsidP="00822352">
      <w:r w:rsidRPr="00A957EB">
        <w:t xml:space="preserve">The Finance and Administration Committee report was presented by </w:t>
      </w:r>
      <w:r w:rsidR="00763C9C">
        <w:t>Councillor Dove</w:t>
      </w:r>
      <w:r w:rsidR="008E406C" w:rsidRPr="00A957EB">
        <w:t>.</w:t>
      </w:r>
    </w:p>
    <w:p w:rsidR="00822352" w:rsidRPr="00A957EB" w:rsidRDefault="00822352" w:rsidP="00822352">
      <w:pPr>
        <w:rPr>
          <w:i/>
        </w:rPr>
      </w:pPr>
      <w:r w:rsidRPr="00A957EB">
        <w:rPr>
          <w:i/>
        </w:rPr>
        <w:tab/>
      </w:r>
    </w:p>
    <w:p w:rsidR="00822352" w:rsidRDefault="00822352" w:rsidP="00822352">
      <w:r>
        <w:t xml:space="preserve">The Finance &amp; Administration Committee was held on </w:t>
      </w:r>
      <w:r w:rsidR="003D6B02">
        <w:t>March 17,</w:t>
      </w:r>
      <w:r w:rsidR="00556C5C">
        <w:t xml:space="preserve"> 2016</w:t>
      </w:r>
      <w:r>
        <w:t xml:space="preserve">.  The meeting was chaired </w:t>
      </w:r>
      <w:r w:rsidR="00D15C32">
        <w:t>by</w:t>
      </w:r>
      <w:r w:rsidR="00034A1D">
        <w:t xml:space="preserve"> </w:t>
      </w:r>
      <w:r w:rsidR="00763C9C">
        <w:t>B. Dove, Councillor</w:t>
      </w:r>
      <w:r>
        <w:t>.  Other members present included</w:t>
      </w:r>
      <w:r w:rsidR="00E60BD6">
        <w:t>:</w:t>
      </w:r>
      <w:r w:rsidR="006734CA">
        <w:t xml:space="preserve"> </w:t>
      </w:r>
      <w:r w:rsidR="00E424C3">
        <w:t xml:space="preserve">G. Parrott, Councillor; </w:t>
      </w:r>
      <w:r w:rsidR="00763C9C">
        <w:t xml:space="preserve">C. </w:t>
      </w:r>
      <w:r w:rsidR="003F3D5A">
        <w:t>Abbott</w:t>
      </w:r>
      <w:r w:rsidR="00763C9C">
        <w:t xml:space="preserve">, </w:t>
      </w:r>
      <w:r w:rsidR="003F3D5A">
        <w:t>Deputy Mayor</w:t>
      </w:r>
      <w:r w:rsidR="00763C9C">
        <w:t>;</w:t>
      </w:r>
      <w:r w:rsidR="00C02140">
        <w:t xml:space="preserve"> </w:t>
      </w:r>
      <w:r w:rsidR="00DA541D">
        <w:t>G. Brown</w:t>
      </w:r>
      <w:r w:rsidR="00227566">
        <w:t>, Director of Finance</w:t>
      </w:r>
      <w:r w:rsidR="003D6B02">
        <w:t>; S. Fisher, HR Supervisor.</w:t>
      </w:r>
    </w:p>
    <w:p w:rsidR="00C51D99" w:rsidRDefault="00C51D99" w:rsidP="00E55F39"/>
    <w:p w:rsidR="00331F49" w:rsidRDefault="00822352" w:rsidP="00E55F39">
      <w:r>
        <w:t>The following items were discussed:</w:t>
      </w:r>
    </w:p>
    <w:p w:rsidR="00DA541D" w:rsidRDefault="00DA541D" w:rsidP="00E55F39"/>
    <w:p w:rsidR="009C779E" w:rsidRPr="00A85649" w:rsidRDefault="009C779E" w:rsidP="009C779E">
      <w:pPr>
        <w:rPr>
          <w:b/>
          <w:sz w:val="28"/>
          <w:szCs w:val="28"/>
        </w:rPr>
      </w:pPr>
      <w:r>
        <w:rPr>
          <w:b/>
          <w:sz w:val="28"/>
          <w:szCs w:val="28"/>
        </w:rPr>
        <w:t>Public Works Management Positions</w:t>
      </w:r>
    </w:p>
    <w:p w:rsidR="009C779E" w:rsidRDefault="009C779E" w:rsidP="009C779E"/>
    <w:p w:rsidR="009C779E" w:rsidRDefault="009C779E" w:rsidP="009C779E">
      <w:r>
        <w:t xml:space="preserve">Over the past few months, </w:t>
      </w:r>
      <w:proofErr w:type="gramStart"/>
      <w:r>
        <w:t>staff have</w:t>
      </w:r>
      <w:proofErr w:type="gramEnd"/>
      <w:r>
        <w:t xml:space="preserve"> been reviewing the Management structure of the Public Works Department as a result of bringing on a new Director, Mr. Stephen Burbridge.  He is recommending that the Supervisor of Municipal Works position be changed to a Special Projects Coordinator and that two of the Forepersons be changed to Supervisor of Public Works and Supervisor of Infrastructure &amp; Planning, respectively.  The Infrastructure &amp; Planning change was done on a trial basis in 2015 and it worked extremely well.  The total cost of the change is approximately $8,500 which was budgeted in the 2016 budget.</w:t>
      </w:r>
    </w:p>
    <w:p w:rsidR="009C779E" w:rsidRDefault="009C779E" w:rsidP="009C779E"/>
    <w:p w:rsidR="009C779E" w:rsidRPr="009C779E" w:rsidRDefault="009C779E" w:rsidP="009C779E">
      <w:pPr>
        <w:rPr>
          <w:b/>
          <w:sz w:val="26"/>
          <w:szCs w:val="26"/>
        </w:rPr>
      </w:pPr>
      <w:r w:rsidRPr="009C779E">
        <w:rPr>
          <w:b/>
          <w:sz w:val="26"/>
          <w:szCs w:val="26"/>
        </w:rPr>
        <w:t>Motion #16-055</w:t>
      </w:r>
    </w:p>
    <w:p w:rsidR="009C779E" w:rsidRPr="009C779E" w:rsidRDefault="009C779E" w:rsidP="009C779E">
      <w:pPr>
        <w:rPr>
          <w:b/>
          <w:sz w:val="26"/>
          <w:szCs w:val="26"/>
        </w:rPr>
      </w:pPr>
      <w:r w:rsidRPr="009C779E">
        <w:rPr>
          <w:b/>
          <w:sz w:val="26"/>
          <w:szCs w:val="26"/>
        </w:rPr>
        <w:t>Public Works Management Positions</w:t>
      </w:r>
    </w:p>
    <w:p w:rsidR="009C779E" w:rsidRDefault="009C779E" w:rsidP="009C779E"/>
    <w:p w:rsidR="009C779E" w:rsidRDefault="009C779E" w:rsidP="009C779E">
      <w:r>
        <w:t xml:space="preserve">Moved by </w:t>
      </w:r>
      <w:proofErr w:type="spellStart"/>
      <w:r>
        <w:t>Councillor</w:t>
      </w:r>
      <w:proofErr w:type="spellEnd"/>
      <w:r>
        <w:t xml:space="preserve"> Dove and seconded by </w:t>
      </w:r>
      <w:proofErr w:type="spellStart"/>
      <w:r>
        <w:t>Councillor</w:t>
      </w:r>
      <w:proofErr w:type="spellEnd"/>
      <w:r>
        <w:t xml:space="preserve"> Parrott that Council </w:t>
      </w:r>
      <w:proofErr w:type="gramStart"/>
      <w:r>
        <w:t>adopt</w:t>
      </w:r>
      <w:proofErr w:type="gramEnd"/>
      <w:r>
        <w:t xml:space="preserve"> the revised salary scale for Public Works Management, as attached.</w:t>
      </w:r>
    </w:p>
    <w:p w:rsidR="009C779E" w:rsidRDefault="009C779E" w:rsidP="009C779E"/>
    <w:p w:rsidR="009C779E" w:rsidRDefault="009C779E" w:rsidP="009C779E">
      <w:r>
        <w:tab/>
      </w:r>
      <w:r>
        <w:tab/>
        <w:t xml:space="preserve">In </w:t>
      </w:r>
      <w:proofErr w:type="spellStart"/>
      <w:r>
        <w:t>Favour</w:t>
      </w:r>
      <w:proofErr w:type="spellEnd"/>
      <w:r>
        <w:t>:</w:t>
      </w:r>
      <w:r>
        <w:tab/>
        <w:t>5</w:t>
      </w:r>
      <w:r>
        <w:tab/>
        <w:t>Opposing:</w:t>
      </w:r>
      <w:r>
        <w:tab/>
        <w:t>0</w:t>
      </w:r>
    </w:p>
    <w:p w:rsidR="009C779E" w:rsidRDefault="009C779E" w:rsidP="009C779E"/>
    <w:p w:rsidR="009C779E" w:rsidRDefault="009C779E" w:rsidP="009C779E">
      <w:r w:rsidRPr="009C779E">
        <w:rPr>
          <w:b/>
        </w:rPr>
        <w:t>Decision:</w:t>
      </w:r>
      <w:r w:rsidRPr="009C779E">
        <w:rPr>
          <w:b/>
        </w:rPr>
        <w:tab/>
      </w:r>
      <w:r>
        <w:t>Motion carried.</w:t>
      </w:r>
    </w:p>
    <w:p w:rsidR="009C779E" w:rsidRDefault="009C779E" w:rsidP="009C779E">
      <w:r>
        <w:tab/>
      </w:r>
      <w:r>
        <w:tab/>
      </w:r>
    </w:p>
    <w:p w:rsidR="009C779E" w:rsidRDefault="009C779E" w:rsidP="009C779E">
      <w:r>
        <w:t>Ms. Fisher left the Committee meeting.</w:t>
      </w:r>
    </w:p>
    <w:p w:rsidR="00097E65" w:rsidRDefault="00097E65" w:rsidP="009C779E"/>
    <w:p w:rsidR="009C779E" w:rsidRDefault="009C779E" w:rsidP="009C779E"/>
    <w:p w:rsidR="009C779E" w:rsidRDefault="009C779E" w:rsidP="009C779E">
      <w:pPr>
        <w:rPr>
          <w:b/>
          <w:sz w:val="28"/>
          <w:szCs w:val="28"/>
        </w:rPr>
      </w:pPr>
      <w:r>
        <w:rPr>
          <w:b/>
          <w:sz w:val="28"/>
          <w:szCs w:val="28"/>
        </w:rPr>
        <w:lastRenderedPageBreak/>
        <w:t>Invoices for Approval</w:t>
      </w:r>
    </w:p>
    <w:p w:rsidR="009C779E" w:rsidRDefault="009C779E" w:rsidP="009C779E"/>
    <w:p w:rsidR="009C779E" w:rsidRPr="00AF7BCB" w:rsidRDefault="009C779E" w:rsidP="009C779E">
      <w:pPr>
        <w:pStyle w:val="NoSpacing"/>
        <w:tabs>
          <w:tab w:val="left" w:pos="720"/>
          <w:tab w:val="decimal" w:pos="7920"/>
        </w:tabs>
        <w:rPr>
          <w:sz w:val="24"/>
          <w:szCs w:val="24"/>
          <w:u w:val="single"/>
        </w:rPr>
      </w:pPr>
      <w:r w:rsidRPr="00AF7BCB">
        <w:rPr>
          <w:sz w:val="24"/>
          <w:szCs w:val="24"/>
          <w:u w:val="single"/>
        </w:rPr>
        <w:t>Operating</w:t>
      </w:r>
    </w:p>
    <w:p w:rsidR="009C779E" w:rsidRPr="00AF7BCB" w:rsidRDefault="009C779E" w:rsidP="009C779E">
      <w:pPr>
        <w:pStyle w:val="NoSpacing"/>
        <w:tabs>
          <w:tab w:val="left" w:pos="720"/>
          <w:tab w:val="decimal" w:pos="7920"/>
        </w:tabs>
        <w:rPr>
          <w:sz w:val="24"/>
          <w:szCs w:val="24"/>
          <w:u w:val="single"/>
        </w:rPr>
      </w:pPr>
    </w:p>
    <w:p w:rsidR="009C779E" w:rsidRPr="00AF7BCB" w:rsidRDefault="009C779E" w:rsidP="009C779E">
      <w:pPr>
        <w:pStyle w:val="NoSpacing"/>
        <w:numPr>
          <w:ilvl w:val="0"/>
          <w:numId w:val="41"/>
        </w:numPr>
        <w:tabs>
          <w:tab w:val="left" w:pos="720"/>
          <w:tab w:val="decimal" w:pos="7920"/>
        </w:tabs>
        <w:rPr>
          <w:sz w:val="24"/>
          <w:szCs w:val="24"/>
        </w:rPr>
      </w:pPr>
      <w:r w:rsidRPr="00AF7BCB">
        <w:rPr>
          <w:sz w:val="24"/>
          <w:szCs w:val="24"/>
        </w:rPr>
        <w:t>Diamond Municipal Solutions</w:t>
      </w:r>
      <w:r w:rsidRPr="00AF7BCB">
        <w:rPr>
          <w:sz w:val="24"/>
          <w:szCs w:val="24"/>
        </w:rPr>
        <w:tab/>
        <w:t>44,901.74</w:t>
      </w:r>
    </w:p>
    <w:p w:rsidR="009C779E" w:rsidRPr="00AF7BCB" w:rsidRDefault="009C779E" w:rsidP="009C779E">
      <w:pPr>
        <w:pStyle w:val="NoSpacing"/>
        <w:tabs>
          <w:tab w:val="left" w:pos="720"/>
          <w:tab w:val="decimal" w:pos="7920"/>
        </w:tabs>
        <w:ind w:left="720"/>
        <w:rPr>
          <w:sz w:val="24"/>
          <w:szCs w:val="24"/>
        </w:rPr>
      </w:pPr>
      <w:r w:rsidRPr="00AF7BCB">
        <w:rPr>
          <w:sz w:val="24"/>
          <w:szCs w:val="24"/>
        </w:rPr>
        <w:t>00-120-1000-7010, Annual maintenance renewal</w:t>
      </w:r>
    </w:p>
    <w:p w:rsidR="009C779E" w:rsidRPr="00AF7BCB" w:rsidRDefault="009C779E" w:rsidP="009C779E">
      <w:pPr>
        <w:pStyle w:val="NoSpacing"/>
        <w:tabs>
          <w:tab w:val="left" w:pos="720"/>
          <w:tab w:val="decimal" w:pos="7920"/>
        </w:tabs>
        <w:ind w:left="720"/>
        <w:rPr>
          <w:sz w:val="24"/>
          <w:szCs w:val="24"/>
        </w:rPr>
      </w:pPr>
      <w:r w:rsidRPr="00AF7BCB">
        <w:rPr>
          <w:sz w:val="24"/>
          <w:szCs w:val="24"/>
        </w:rPr>
        <w:t>(Note credit received for $</w:t>
      </w:r>
      <w:proofErr w:type="gramStart"/>
      <w:r w:rsidRPr="00AF7BCB">
        <w:rPr>
          <w:sz w:val="24"/>
          <w:szCs w:val="24"/>
        </w:rPr>
        <w:t>12,686.97  net</w:t>
      </w:r>
      <w:proofErr w:type="gramEnd"/>
      <w:r w:rsidRPr="00AF7BCB">
        <w:rPr>
          <w:sz w:val="24"/>
          <w:szCs w:val="24"/>
        </w:rPr>
        <w:t xml:space="preserve"> cost of renewal $32,214.77)  </w:t>
      </w:r>
    </w:p>
    <w:p w:rsidR="009C779E" w:rsidRPr="00AF7BCB" w:rsidRDefault="009C779E" w:rsidP="009C779E">
      <w:pPr>
        <w:pStyle w:val="NoSpacing"/>
        <w:tabs>
          <w:tab w:val="left" w:pos="720"/>
          <w:tab w:val="decimal" w:pos="7920"/>
        </w:tabs>
        <w:ind w:left="720"/>
        <w:rPr>
          <w:sz w:val="24"/>
          <w:szCs w:val="24"/>
        </w:rPr>
      </w:pPr>
      <w:r w:rsidRPr="00AF7BCB">
        <w:rPr>
          <w:sz w:val="24"/>
          <w:szCs w:val="24"/>
        </w:rPr>
        <w:t xml:space="preserve">Budget      71.000               </w:t>
      </w:r>
      <w:proofErr w:type="gramStart"/>
      <w:r w:rsidRPr="00AF7BCB">
        <w:rPr>
          <w:sz w:val="24"/>
          <w:szCs w:val="24"/>
        </w:rPr>
        <w:t>Spent  to</w:t>
      </w:r>
      <w:proofErr w:type="gramEnd"/>
      <w:r w:rsidRPr="00AF7BCB">
        <w:rPr>
          <w:sz w:val="24"/>
          <w:szCs w:val="24"/>
        </w:rPr>
        <w:t xml:space="preserve"> date     28,658</w:t>
      </w:r>
    </w:p>
    <w:p w:rsidR="00C21CD9" w:rsidRPr="00AF7BCB" w:rsidRDefault="00C21CD9" w:rsidP="009C779E">
      <w:pPr>
        <w:pStyle w:val="NoSpacing"/>
        <w:tabs>
          <w:tab w:val="left" w:pos="720"/>
          <w:tab w:val="decimal" w:pos="7920"/>
        </w:tabs>
        <w:ind w:left="720"/>
        <w:rPr>
          <w:sz w:val="24"/>
          <w:szCs w:val="24"/>
        </w:rPr>
      </w:pPr>
    </w:p>
    <w:p w:rsidR="009C779E" w:rsidRPr="00AF7BCB" w:rsidRDefault="009C779E" w:rsidP="009C779E">
      <w:pPr>
        <w:pStyle w:val="NoSpacing"/>
        <w:numPr>
          <w:ilvl w:val="0"/>
          <w:numId w:val="41"/>
        </w:numPr>
        <w:tabs>
          <w:tab w:val="left" w:pos="720"/>
          <w:tab w:val="decimal" w:pos="7920"/>
        </w:tabs>
        <w:rPr>
          <w:sz w:val="24"/>
          <w:szCs w:val="24"/>
        </w:rPr>
      </w:pPr>
      <w:r w:rsidRPr="00AF7BCB">
        <w:rPr>
          <w:sz w:val="24"/>
          <w:szCs w:val="24"/>
        </w:rPr>
        <w:t>Workplace, Health, Safety &amp; Compensation Commission</w:t>
      </w:r>
      <w:r w:rsidRPr="00AF7BCB">
        <w:rPr>
          <w:sz w:val="24"/>
          <w:szCs w:val="24"/>
        </w:rPr>
        <w:tab/>
        <w:t>110,564.03</w:t>
      </w:r>
    </w:p>
    <w:p w:rsidR="009C779E" w:rsidRPr="00AF7BCB" w:rsidRDefault="009C779E" w:rsidP="009C779E">
      <w:pPr>
        <w:pStyle w:val="NoSpacing"/>
        <w:tabs>
          <w:tab w:val="left" w:pos="720"/>
          <w:tab w:val="decimal" w:pos="7920"/>
        </w:tabs>
        <w:ind w:left="720"/>
        <w:rPr>
          <w:sz w:val="24"/>
          <w:szCs w:val="24"/>
        </w:rPr>
      </w:pPr>
      <w:r w:rsidRPr="00AF7BCB">
        <w:rPr>
          <w:sz w:val="24"/>
          <w:szCs w:val="24"/>
        </w:rPr>
        <w:t>Various accounts, 2016 Assessment fees</w:t>
      </w:r>
    </w:p>
    <w:p w:rsidR="009C779E" w:rsidRDefault="009C779E" w:rsidP="009C779E">
      <w:pPr>
        <w:pStyle w:val="NoSpacing"/>
        <w:tabs>
          <w:tab w:val="left" w:pos="720"/>
          <w:tab w:val="decimal" w:pos="7920"/>
        </w:tabs>
        <w:ind w:left="720"/>
        <w:rPr>
          <w:sz w:val="24"/>
          <w:szCs w:val="24"/>
        </w:rPr>
      </w:pPr>
      <w:r w:rsidRPr="00AF7BCB">
        <w:rPr>
          <w:sz w:val="24"/>
          <w:szCs w:val="24"/>
        </w:rPr>
        <w:t>Budget     115,700            Spent to date     zero</w:t>
      </w:r>
    </w:p>
    <w:p w:rsidR="00C21CD9" w:rsidRPr="00AF7BCB" w:rsidRDefault="00C21CD9" w:rsidP="009C779E">
      <w:pPr>
        <w:pStyle w:val="NoSpacing"/>
        <w:tabs>
          <w:tab w:val="left" w:pos="720"/>
          <w:tab w:val="decimal" w:pos="7920"/>
        </w:tabs>
        <w:ind w:left="720"/>
        <w:rPr>
          <w:sz w:val="24"/>
          <w:szCs w:val="24"/>
          <w:u w:val="single"/>
        </w:rPr>
      </w:pPr>
    </w:p>
    <w:p w:rsidR="009C779E" w:rsidRPr="00AF7BCB" w:rsidRDefault="009C779E" w:rsidP="009C779E">
      <w:pPr>
        <w:pStyle w:val="NoSpacing"/>
        <w:tabs>
          <w:tab w:val="left" w:pos="720"/>
          <w:tab w:val="decimal" w:pos="7920"/>
        </w:tabs>
        <w:rPr>
          <w:sz w:val="24"/>
          <w:szCs w:val="24"/>
          <w:u w:val="single"/>
        </w:rPr>
      </w:pPr>
      <w:r w:rsidRPr="00AF7BCB">
        <w:rPr>
          <w:sz w:val="24"/>
          <w:szCs w:val="24"/>
          <w:u w:val="single"/>
        </w:rPr>
        <w:t>AS RECOMMENDED BY THE PUBLIC WORKS &amp; SERVICES COMMITTEE MARCH 15, 2016</w:t>
      </w:r>
    </w:p>
    <w:p w:rsidR="009C779E" w:rsidRPr="00AF7BCB" w:rsidRDefault="009C779E" w:rsidP="009C779E">
      <w:pPr>
        <w:pStyle w:val="NoSpacing"/>
        <w:tabs>
          <w:tab w:val="left" w:pos="720"/>
          <w:tab w:val="decimal" w:pos="7920"/>
        </w:tabs>
        <w:rPr>
          <w:sz w:val="24"/>
          <w:szCs w:val="24"/>
          <w:u w:val="single"/>
        </w:rPr>
      </w:pPr>
    </w:p>
    <w:p w:rsidR="009C779E" w:rsidRPr="00AF7BCB" w:rsidRDefault="009C779E" w:rsidP="009C779E">
      <w:pPr>
        <w:pStyle w:val="NoSpacing"/>
        <w:numPr>
          <w:ilvl w:val="0"/>
          <w:numId w:val="41"/>
        </w:numPr>
        <w:tabs>
          <w:tab w:val="left" w:pos="720"/>
          <w:tab w:val="decimal" w:pos="7920"/>
        </w:tabs>
        <w:rPr>
          <w:sz w:val="24"/>
          <w:szCs w:val="24"/>
        </w:rPr>
      </w:pPr>
      <w:r w:rsidRPr="00AF7BCB">
        <w:rPr>
          <w:sz w:val="24"/>
          <w:szCs w:val="24"/>
        </w:rPr>
        <w:t>Central Newfoundland Waste Management</w:t>
      </w:r>
      <w:r w:rsidRPr="00AF7BCB">
        <w:rPr>
          <w:sz w:val="24"/>
          <w:szCs w:val="24"/>
        </w:rPr>
        <w:tab/>
        <w:t>27,297.24</w:t>
      </w:r>
    </w:p>
    <w:p w:rsidR="009C779E" w:rsidRPr="00AF7BCB" w:rsidRDefault="009C779E" w:rsidP="009C779E">
      <w:pPr>
        <w:pStyle w:val="NoSpacing"/>
        <w:tabs>
          <w:tab w:val="left" w:pos="720"/>
          <w:tab w:val="decimal" w:pos="7920"/>
        </w:tabs>
        <w:ind w:left="720"/>
        <w:rPr>
          <w:sz w:val="24"/>
          <w:szCs w:val="24"/>
        </w:rPr>
      </w:pPr>
      <w:r w:rsidRPr="00AF7BCB">
        <w:rPr>
          <w:sz w:val="24"/>
          <w:szCs w:val="24"/>
        </w:rPr>
        <w:t>00-430-1000-7007 total tipping fees February 2016</w:t>
      </w:r>
    </w:p>
    <w:p w:rsidR="00097E65" w:rsidRDefault="009C779E" w:rsidP="009C779E">
      <w:pPr>
        <w:pStyle w:val="NoSpacing"/>
        <w:tabs>
          <w:tab w:val="left" w:pos="720"/>
          <w:tab w:val="decimal" w:pos="7920"/>
        </w:tabs>
        <w:ind w:left="720"/>
        <w:rPr>
          <w:sz w:val="24"/>
          <w:szCs w:val="24"/>
        </w:rPr>
      </w:pPr>
      <w:r w:rsidRPr="00AF7BCB">
        <w:rPr>
          <w:sz w:val="24"/>
          <w:szCs w:val="24"/>
        </w:rPr>
        <w:t>Budget    347,900               Spent to date      27,959</w:t>
      </w:r>
    </w:p>
    <w:p w:rsidR="009C779E" w:rsidRPr="00AF7BCB" w:rsidRDefault="009C779E" w:rsidP="009C779E">
      <w:pPr>
        <w:pStyle w:val="NoSpacing"/>
        <w:tabs>
          <w:tab w:val="left" w:pos="720"/>
          <w:tab w:val="decimal" w:pos="7920"/>
        </w:tabs>
        <w:ind w:left="720"/>
        <w:rPr>
          <w:sz w:val="24"/>
          <w:szCs w:val="24"/>
        </w:rPr>
      </w:pPr>
      <w:r w:rsidRPr="00AF7BCB">
        <w:rPr>
          <w:sz w:val="24"/>
          <w:szCs w:val="24"/>
        </w:rPr>
        <w:tab/>
      </w:r>
    </w:p>
    <w:p w:rsidR="009C779E" w:rsidRPr="00AF7BCB" w:rsidRDefault="009C779E" w:rsidP="009C779E">
      <w:pPr>
        <w:pStyle w:val="NoSpacing"/>
        <w:numPr>
          <w:ilvl w:val="0"/>
          <w:numId w:val="41"/>
        </w:numPr>
        <w:tabs>
          <w:tab w:val="left" w:pos="720"/>
          <w:tab w:val="decimal" w:pos="7920"/>
        </w:tabs>
        <w:rPr>
          <w:sz w:val="24"/>
          <w:szCs w:val="24"/>
        </w:rPr>
      </w:pPr>
      <w:r w:rsidRPr="00AF7BCB">
        <w:rPr>
          <w:sz w:val="24"/>
          <w:szCs w:val="24"/>
        </w:rPr>
        <w:t>Central Newfoundland Waste Management</w:t>
      </w:r>
      <w:r w:rsidRPr="00AF7BCB">
        <w:rPr>
          <w:sz w:val="24"/>
          <w:szCs w:val="24"/>
        </w:rPr>
        <w:tab/>
        <w:t>25,654.87</w:t>
      </w:r>
    </w:p>
    <w:p w:rsidR="009C779E" w:rsidRPr="00AF7BCB" w:rsidRDefault="009C779E" w:rsidP="009C779E">
      <w:pPr>
        <w:pStyle w:val="NoSpacing"/>
        <w:tabs>
          <w:tab w:val="left" w:pos="720"/>
          <w:tab w:val="decimal" w:pos="7920"/>
        </w:tabs>
        <w:ind w:left="720"/>
        <w:rPr>
          <w:sz w:val="24"/>
          <w:szCs w:val="24"/>
        </w:rPr>
      </w:pPr>
      <w:r w:rsidRPr="00AF7BCB">
        <w:rPr>
          <w:sz w:val="24"/>
          <w:szCs w:val="24"/>
        </w:rPr>
        <w:t xml:space="preserve">00-430-1000-7008, Curbside Collections monthly fee </w:t>
      </w:r>
      <w:r w:rsidRPr="00AF7BCB">
        <w:rPr>
          <w:sz w:val="24"/>
          <w:szCs w:val="24"/>
        </w:rPr>
        <w:tab/>
      </w:r>
      <w:r w:rsidRPr="00AF7BCB">
        <w:rPr>
          <w:sz w:val="24"/>
          <w:szCs w:val="24"/>
        </w:rPr>
        <w:tab/>
      </w:r>
    </w:p>
    <w:p w:rsidR="009C779E" w:rsidRPr="00AF7BCB" w:rsidRDefault="009C779E" w:rsidP="009C779E">
      <w:pPr>
        <w:pStyle w:val="NoSpacing"/>
        <w:tabs>
          <w:tab w:val="left" w:pos="720"/>
          <w:tab w:val="decimal" w:pos="7920"/>
        </w:tabs>
        <w:rPr>
          <w:sz w:val="24"/>
          <w:szCs w:val="24"/>
        </w:rPr>
      </w:pPr>
      <w:r w:rsidRPr="00AF7BCB">
        <w:rPr>
          <w:sz w:val="24"/>
          <w:szCs w:val="24"/>
        </w:rPr>
        <w:tab/>
        <w:t>Budget    301,800              Spent to date       25,655</w:t>
      </w:r>
    </w:p>
    <w:p w:rsidR="009C779E" w:rsidRPr="00AF7BCB" w:rsidRDefault="009C779E" w:rsidP="009C779E">
      <w:pPr>
        <w:pStyle w:val="NoSpacing"/>
        <w:tabs>
          <w:tab w:val="left" w:pos="720"/>
          <w:tab w:val="decimal" w:pos="7920"/>
        </w:tabs>
        <w:rPr>
          <w:sz w:val="24"/>
          <w:szCs w:val="24"/>
        </w:rPr>
      </w:pPr>
    </w:p>
    <w:p w:rsidR="009C779E" w:rsidRPr="00AF7BCB" w:rsidRDefault="009C779E" w:rsidP="009C779E">
      <w:pPr>
        <w:pStyle w:val="NoSpacing"/>
        <w:tabs>
          <w:tab w:val="left" w:pos="720"/>
          <w:tab w:val="decimal" w:pos="7920"/>
        </w:tabs>
        <w:rPr>
          <w:sz w:val="24"/>
          <w:szCs w:val="24"/>
        </w:rPr>
      </w:pPr>
      <w:r w:rsidRPr="00AF7BCB">
        <w:rPr>
          <w:sz w:val="24"/>
          <w:szCs w:val="24"/>
        </w:rPr>
        <w:t>Total operating invoices for approval</w:t>
      </w:r>
      <w:r w:rsidRPr="00AF7BCB">
        <w:rPr>
          <w:sz w:val="24"/>
          <w:szCs w:val="24"/>
        </w:rPr>
        <w:tab/>
      </w:r>
      <w:r w:rsidRPr="00AF7BCB">
        <w:rPr>
          <w:sz w:val="24"/>
          <w:szCs w:val="24"/>
          <w:u w:val="single"/>
        </w:rPr>
        <w:t>$208,417.88</w:t>
      </w:r>
    </w:p>
    <w:p w:rsidR="009C779E" w:rsidRPr="00AF7BCB" w:rsidRDefault="009C779E" w:rsidP="009C779E">
      <w:pPr>
        <w:pStyle w:val="NoSpacing"/>
        <w:tabs>
          <w:tab w:val="left" w:pos="720"/>
          <w:tab w:val="decimal" w:pos="7920"/>
        </w:tabs>
        <w:rPr>
          <w:sz w:val="24"/>
          <w:szCs w:val="24"/>
        </w:rPr>
      </w:pPr>
    </w:p>
    <w:p w:rsidR="009C779E" w:rsidRDefault="009C779E" w:rsidP="009C779E">
      <w:pPr>
        <w:tabs>
          <w:tab w:val="left" w:pos="720"/>
          <w:tab w:val="decimal" w:pos="7920"/>
        </w:tabs>
      </w:pPr>
    </w:p>
    <w:p w:rsidR="009C779E" w:rsidRDefault="009C779E" w:rsidP="009C779E">
      <w:pPr>
        <w:autoSpaceDE w:val="0"/>
        <w:autoSpaceDN w:val="0"/>
        <w:adjustRightInd w:val="0"/>
        <w:jc w:val="left"/>
        <w:rPr>
          <w:rFonts w:eastAsia="Times New Roman" w:cs="Calibri"/>
          <w:color w:val="000000"/>
        </w:rPr>
      </w:pPr>
      <w:r>
        <w:rPr>
          <w:rFonts w:eastAsia="Times New Roman" w:cs="Calibri"/>
          <w:color w:val="000000"/>
        </w:rPr>
        <w:t xml:space="preserve">The Director of Finance advised that the invoices met the policies of the Town of Gander.  </w:t>
      </w:r>
    </w:p>
    <w:p w:rsidR="009C779E" w:rsidRDefault="009C779E" w:rsidP="009C779E">
      <w:pPr>
        <w:autoSpaceDE w:val="0"/>
        <w:autoSpaceDN w:val="0"/>
        <w:adjustRightInd w:val="0"/>
        <w:jc w:val="left"/>
        <w:rPr>
          <w:rFonts w:eastAsia="Times New Roman"/>
          <w:color w:val="000000"/>
          <w:szCs w:val="18"/>
        </w:rPr>
      </w:pPr>
      <w:r>
        <w:rPr>
          <w:rFonts w:eastAsia="Times New Roman"/>
          <w:color w:val="000000"/>
          <w:szCs w:val="18"/>
        </w:rPr>
        <w:t xml:space="preserve">  </w:t>
      </w:r>
    </w:p>
    <w:p w:rsidR="009C779E" w:rsidRPr="009C779E" w:rsidRDefault="009C779E" w:rsidP="009C779E">
      <w:pPr>
        <w:autoSpaceDE w:val="0"/>
        <w:autoSpaceDN w:val="0"/>
        <w:adjustRightInd w:val="0"/>
        <w:jc w:val="left"/>
        <w:rPr>
          <w:rFonts w:eastAsia="Times New Roman"/>
          <w:b/>
          <w:color w:val="000000"/>
          <w:sz w:val="26"/>
          <w:szCs w:val="26"/>
        </w:rPr>
      </w:pPr>
      <w:r>
        <w:rPr>
          <w:rFonts w:eastAsia="Times New Roman"/>
          <w:b/>
          <w:color w:val="000000"/>
          <w:sz w:val="26"/>
          <w:szCs w:val="26"/>
        </w:rPr>
        <w:t>Motion #16-056</w:t>
      </w:r>
    </w:p>
    <w:p w:rsidR="009C779E" w:rsidRPr="009C779E" w:rsidRDefault="009C779E" w:rsidP="009C779E">
      <w:pPr>
        <w:autoSpaceDE w:val="0"/>
        <w:autoSpaceDN w:val="0"/>
        <w:adjustRightInd w:val="0"/>
        <w:jc w:val="left"/>
        <w:rPr>
          <w:rFonts w:eastAsia="Times New Roman"/>
          <w:b/>
          <w:color w:val="000000"/>
          <w:sz w:val="26"/>
          <w:szCs w:val="26"/>
        </w:rPr>
      </w:pPr>
      <w:r w:rsidRPr="009C779E">
        <w:rPr>
          <w:rFonts w:eastAsia="Times New Roman"/>
          <w:b/>
          <w:color w:val="000000"/>
          <w:sz w:val="26"/>
          <w:szCs w:val="26"/>
        </w:rPr>
        <w:t>Invoices for Approval</w:t>
      </w:r>
    </w:p>
    <w:p w:rsidR="009C779E" w:rsidRDefault="009C779E" w:rsidP="009C779E">
      <w:pPr>
        <w:autoSpaceDE w:val="0"/>
        <w:autoSpaceDN w:val="0"/>
        <w:adjustRightInd w:val="0"/>
        <w:jc w:val="left"/>
        <w:rPr>
          <w:rFonts w:eastAsia="Times New Roman"/>
          <w:color w:val="000000"/>
          <w:szCs w:val="18"/>
        </w:rPr>
      </w:pPr>
    </w:p>
    <w:p w:rsidR="009C779E" w:rsidRDefault="009C779E" w:rsidP="009C779E">
      <w:pPr>
        <w:autoSpaceDE w:val="0"/>
        <w:autoSpaceDN w:val="0"/>
        <w:adjustRightInd w:val="0"/>
        <w:jc w:val="left"/>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w:t>
      </w:r>
      <w:r w:rsidR="00C21CD9">
        <w:rPr>
          <w:rFonts w:eastAsia="Times New Roman"/>
          <w:color w:val="000000"/>
          <w:szCs w:val="18"/>
        </w:rPr>
        <w:t xml:space="preserve"> and seconded by </w:t>
      </w:r>
      <w:proofErr w:type="spellStart"/>
      <w:r w:rsidR="00C21CD9">
        <w:rPr>
          <w:rFonts w:eastAsia="Times New Roman"/>
          <w:color w:val="000000"/>
          <w:szCs w:val="18"/>
        </w:rPr>
        <w:t>Councillor</w:t>
      </w:r>
      <w:proofErr w:type="spellEnd"/>
      <w:r w:rsidR="00C21CD9">
        <w:rPr>
          <w:rFonts w:eastAsia="Times New Roman"/>
          <w:color w:val="000000"/>
          <w:szCs w:val="18"/>
        </w:rPr>
        <w:t xml:space="preserve"> Lorenzen</w:t>
      </w:r>
      <w:r>
        <w:rPr>
          <w:rFonts w:eastAsia="Times New Roman"/>
          <w:color w:val="000000"/>
          <w:szCs w:val="18"/>
        </w:rPr>
        <w:t xml:space="preserve"> that the invoices be paid as presented.  </w:t>
      </w:r>
    </w:p>
    <w:p w:rsidR="00C21CD9" w:rsidRDefault="00C21CD9" w:rsidP="009C779E">
      <w:pPr>
        <w:autoSpaceDE w:val="0"/>
        <w:autoSpaceDN w:val="0"/>
        <w:adjustRightInd w:val="0"/>
        <w:jc w:val="left"/>
        <w:rPr>
          <w:rFonts w:eastAsia="Times New Roman"/>
          <w:color w:val="000000"/>
          <w:szCs w:val="18"/>
        </w:rPr>
      </w:pPr>
    </w:p>
    <w:p w:rsidR="00C21CD9" w:rsidRDefault="00C21CD9" w:rsidP="009C779E">
      <w:pPr>
        <w:autoSpaceDE w:val="0"/>
        <w:autoSpaceDN w:val="0"/>
        <w:adjustRightInd w:val="0"/>
        <w:jc w:val="left"/>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5</w:t>
      </w:r>
      <w:r>
        <w:rPr>
          <w:rFonts w:eastAsia="Times New Roman"/>
          <w:color w:val="000000"/>
          <w:szCs w:val="18"/>
        </w:rPr>
        <w:tab/>
        <w:t>Opposing:</w:t>
      </w:r>
      <w:r>
        <w:rPr>
          <w:rFonts w:eastAsia="Times New Roman"/>
          <w:color w:val="000000"/>
          <w:szCs w:val="18"/>
        </w:rPr>
        <w:tab/>
        <w:t>0</w:t>
      </w:r>
    </w:p>
    <w:p w:rsidR="00C21CD9" w:rsidRDefault="00C21CD9" w:rsidP="009C779E">
      <w:pPr>
        <w:autoSpaceDE w:val="0"/>
        <w:autoSpaceDN w:val="0"/>
        <w:adjustRightInd w:val="0"/>
        <w:jc w:val="left"/>
        <w:rPr>
          <w:rFonts w:eastAsia="Times New Roman"/>
          <w:color w:val="000000"/>
          <w:szCs w:val="18"/>
        </w:rPr>
      </w:pPr>
    </w:p>
    <w:p w:rsidR="00C21CD9" w:rsidRDefault="00C21CD9" w:rsidP="009C779E">
      <w:pPr>
        <w:autoSpaceDE w:val="0"/>
        <w:autoSpaceDN w:val="0"/>
        <w:adjustRightInd w:val="0"/>
        <w:jc w:val="left"/>
        <w:rPr>
          <w:rFonts w:eastAsia="Times New Roman"/>
          <w:color w:val="000000"/>
          <w:szCs w:val="18"/>
        </w:rPr>
      </w:pPr>
      <w:r w:rsidRPr="00C21CD9">
        <w:rPr>
          <w:rFonts w:eastAsia="Times New Roman"/>
          <w:b/>
          <w:color w:val="000000"/>
          <w:szCs w:val="18"/>
        </w:rPr>
        <w:t>Decision:</w:t>
      </w:r>
      <w:r w:rsidRPr="00C21CD9">
        <w:rPr>
          <w:rFonts w:eastAsia="Times New Roman"/>
          <w:b/>
          <w:color w:val="000000"/>
          <w:szCs w:val="18"/>
        </w:rPr>
        <w:tab/>
      </w:r>
      <w:r>
        <w:rPr>
          <w:rFonts w:eastAsia="Times New Roman"/>
          <w:color w:val="000000"/>
          <w:szCs w:val="18"/>
        </w:rPr>
        <w:t>Motion carried.</w:t>
      </w:r>
    </w:p>
    <w:p w:rsidR="009C779E" w:rsidRDefault="009C779E" w:rsidP="009C779E"/>
    <w:p w:rsidR="00097E65" w:rsidRDefault="00097E65" w:rsidP="009C779E">
      <w:pPr>
        <w:rPr>
          <w:rFonts w:eastAsia="Times New Roman" w:cs="Calibri"/>
          <w:b/>
          <w:color w:val="000000"/>
          <w:sz w:val="28"/>
          <w:szCs w:val="28"/>
        </w:rPr>
      </w:pPr>
    </w:p>
    <w:p w:rsidR="00097E65" w:rsidRDefault="00097E65" w:rsidP="009C779E">
      <w:pPr>
        <w:rPr>
          <w:rFonts w:eastAsia="Times New Roman" w:cs="Calibri"/>
          <w:b/>
          <w:color w:val="000000"/>
          <w:sz w:val="28"/>
          <w:szCs w:val="28"/>
        </w:rPr>
      </w:pPr>
    </w:p>
    <w:p w:rsidR="00097E65" w:rsidRDefault="00097E65" w:rsidP="009C779E">
      <w:pPr>
        <w:rPr>
          <w:rFonts w:eastAsia="Times New Roman" w:cs="Calibri"/>
          <w:b/>
          <w:color w:val="000000"/>
          <w:sz w:val="28"/>
          <w:szCs w:val="28"/>
        </w:rPr>
      </w:pPr>
    </w:p>
    <w:p w:rsidR="00097E65" w:rsidRDefault="00097E65" w:rsidP="009C779E">
      <w:pPr>
        <w:rPr>
          <w:rFonts w:eastAsia="Times New Roman" w:cs="Calibri"/>
          <w:b/>
          <w:color w:val="000000"/>
          <w:sz w:val="28"/>
          <w:szCs w:val="28"/>
        </w:rPr>
      </w:pPr>
    </w:p>
    <w:p w:rsidR="00097E65" w:rsidRDefault="00097E65" w:rsidP="009C779E">
      <w:pPr>
        <w:rPr>
          <w:rFonts w:eastAsia="Times New Roman" w:cs="Calibri"/>
          <w:b/>
          <w:color w:val="000000"/>
          <w:sz w:val="28"/>
          <w:szCs w:val="28"/>
        </w:rPr>
      </w:pPr>
    </w:p>
    <w:p w:rsidR="009C779E" w:rsidRPr="00E628DA" w:rsidRDefault="009C779E" w:rsidP="009C779E">
      <w:pPr>
        <w:rPr>
          <w:rFonts w:eastAsia="Times New Roman" w:cs="Calibri"/>
          <w:b/>
          <w:color w:val="000000"/>
          <w:sz w:val="28"/>
          <w:szCs w:val="28"/>
        </w:rPr>
      </w:pPr>
      <w:r w:rsidRPr="00E628DA">
        <w:rPr>
          <w:rFonts w:eastAsia="Times New Roman" w:cs="Calibri"/>
          <w:b/>
          <w:color w:val="000000"/>
          <w:sz w:val="28"/>
          <w:szCs w:val="28"/>
        </w:rPr>
        <w:lastRenderedPageBreak/>
        <w:t>Town Owned Parking Lot Refunds</w:t>
      </w:r>
    </w:p>
    <w:p w:rsidR="009C779E" w:rsidRDefault="009C779E" w:rsidP="009C779E">
      <w:pPr>
        <w:rPr>
          <w:rFonts w:eastAsia="Times New Roman" w:cs="Calibri"/>
          <w:color w:val="000000"/>
        </w:rPr>
      </w:pPr>
    </w:p>
    <w:p w:rsidR="009C779E" w:rsidRDefault="009C779E" w:rsidP="009C779E">
      <w:pPr>
        <w:rPr>
          <w:rFonts w:eastAsia="Times New Roman" w:cs="Calibri"/>
          <w:color w:val="000000"/>
        </w:rPr>
      </w:pPr>
      <w:r>
        <w:rPr>
          <w:rFonts w:eastAsia="Times New Roman" w:cs="Calibri"/>
          <w:color w:val="000000"/>
        </w:rPr>
        <w:t>As Council is aware it lost its case with regard to its charging of maintenance costs for the parking lots.  As a result, it has obtained legal advice on what should be done with the payments that had been made over the years and is offering refunds to those who paid.  The total amount being offered is $584,000 and letters have gone out over the last couple of weeks to each of the businesses concerned.</w:t>
      </w:r>
    </w:p>
    <w:p w:rsidR="009C779E" w:rsidRDefault="009C779E" w:rsidP="009C779E">
      <w:pPr>
        <w:rPr>
          <w:rFonts w:eastAsia="Times New Roman" w:cs="Calibri"/>
          <w:color w:val="000000"/>
        </w:rPr>
      </w:pPr>
    </w:p>
    <w:p w:rsidR="009C779E" w:rsidRDefault="009C779E" w:rsidP="009C779E">
      <w:pPr>
        <w:autoSpaceDE w:val="0"/>
        <w:autoSpaceDN w:val="0"/>
        <w:adjustRightInd w:val="0"/>
        <w:jc w:val="left"/>
        <w:rPr>
          <w:rFonts w:eastAsia="Times New Roman" w:cs="Calibri"/>
          <w:color w:val="000000"/>
          <w:sz w:val="28"/>
          <w:szCs w:val="28"/>
        </w:rPr>
      </w:pPr>
      <w:r>
        <w:rPr>
          <w:rFonts w:eastAsia="Times New Roman" w:cs="Calibri"/>
          <w:b/>
          <w:bCs/>
          <w:color w:val="000000"/>
          <w:sz w:val="28"/>
          <w:szCs w:val="28"/>
        </w:rPr>
        <w:t>Property Tax Reductions</w:t>
      </w:r>
    </w:p>
    <w:p w:rsidR="009C779E" w:rsidRDefault="009C779E" w:rsidP="009C779E">
      <w:pPr>
        <w:autoSpaceDE w:val="0"/>
        <w:autoSpaceDN w:val="0"/>
        <w:adjustRightInd w:val="0"/>
        <w:jc w:val="left"/>
        <w:rPr>
          <w:rFonts w:eastAsia="Times New Roman"/>
          <w:color w:val="000000"/>
          <w:szCs w:val="18"/>
        </w:rPr>
      </w:pPr>
      <w:r>
        <w:rPr>
          <w:rFonts w:eastAsia="Times New Roman"/>
          <w:color w:val="000000"/>
          <w:szCs w:val="18"/>
        </w:rPr>
        <w:t xml:space="preserve"> </w:t>
      </w:r>
    </w:p>
    <w:p w:rsidR="009C779E" w:rsidRDefault="009C779E" w:rsidP="009C779E">
      <w:pPr>
        <w:autoSpaceDE w:val="0"/>
        <w:autoSpaceDN w:val="0"/>
        <w:adjustRightInd w:val="0"/>
        <w:rPr>
          <w:rFonts w:eastAsia="Times New Roman"/>
          <w:color w:val="000000"/>
          <w:szCs w:val="18"/>
        </w:rPr>
      </w:pPr>
      <w:r>
        <w:rPr>
          <w:rFonts w:eastAsia="Times New Roman"/>
          <w:color w:val="000000"/>
          <w:szCs w:val="18"/>
        </w:rPr>
        <w:t xml:space="preserve">The Committee reviewed three residential tax reduction applications which were submitted in accordance with Council’s policy on tax reductions for residential property. </w:t>
      </w:r>
    </w:p>
    <w:p w:rsidR="00B00970" w:rsidRDefault="009C779E" w:rsidP="009C779E">
      <w:pPr>
        <w:autoSpaceDE w:val="0"/>
        <w:autoSpaceDN w:val="0"/>
        <w:adjustRightInd w:val="0"/>
        <w:rPr>
          <w:rFonts w:eastAsia="Times New Roman"/>
          <w:color w:val="000000"/>
          <w:szCs w:val="18"/>
        </w:rPr>
      </w:pPr>
      <w:r>
        <w:rPr>
          <w:rFonts w:eastAsia="Times New Roman"/>
          <w:color w:val="000000"/>
          <w:szCs w:val="18"/>
        </w:rPr>
        <w:t xml:space="preserve"> </w:t>
      </w:r>
    </w:p>
    <w:p w:rsidR="00B00970" w:rsidRPr="00B00970" w:rsidRDefault="00B00970" w:rsidP="009C779E">
      <w:pPr>
        <w:autoSpaceDE w:val="0"/>
        <w:autoSpaceDN w:val="0"/>
        <w:adjustRightInd w:val="0"/>
        <w:rPr>
          <w:rFonts w:eastAsia="Times New Roman"/>
          <w:b/>
          <w:color w:val="000000"/>
          <w:sz w:val="26"/>
          <w:szCs w:val="26"/>
        </w:rPr>
      </w:pPr>
      <w:r w:rsidRPr="00B00970">
        <w:rPr>
          <w:rFonts w:eastAsia="Times New Roman"/>
          <w:b/>
          <w:color w:val="000000"/>
          <w:sz w:val="26"/>
          <w:szCs w:val="26"/>
        </w:rPr>
        <w:t>Motion #16-057</w:t>
      </w:r>
    </w:p>
    <w:p w:rsidR="00B00970" w:rsidRPr="00B00970" w:rsidRDefault="00B00970" w:rsidP="009C779E">
      <w:pPr>
        <w:autoSpaceDE w:val="0"/>
        <w:autoSpaceDN w:val="0"/>
        <w:adjustRightInd w:val="0"/>
        <w:rPr>
          <w:rFonts w:eastAsia="Times New Roman"/>
          <w:b/>
          <w:color w:val="000000"/>
          <w:sz w:val="26"/>
          <w:szCs w:val="26"/>
        </w:rPr>
      </w:pPr>
      <w:r w:rsidRPr="00B00970">
        <w:rPr>
          <w:rFonts w:eastAsia="Times New Roman"/>
          <w:b/>
          <w:color w:val="000000"/>
          <w:sz w:val="26"/>
          <w:szCs w:val="26"/>
        </w:rPr>
        <w:t>Property Tax Reductions</w:t>
      </w:r>
    </w:p>
    <w:p w:rsidR="00B00970" w:rsidRDefault="00B00970" w:rsidP="009C779E">
      <w:pPr>
        <w:autoSpaceDE w:val="0"/>
        <w:autoSpaceDN w:val="0"/>
        <w:adjustRightInd w:val="0"/>
        <w:rPr>
          <w:rFonts w:eastAsia="Times New Roman"/>
          <w:color w:val="000000"/>
          <w:szCs w:val="18"/>
        </w:rPr>
      </w:pPr>
    </w:p>
    <w:p w:rsidR="009C779E" w:rsidRDefault="00B00970" w:rsidP="009C779E">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w:t>
      </w:r>
      <w:proofErr w:type="spellStart"/>
      <w:r>
        <w:rPr>
          <w:rFonts w:eastAsia="Times New Roman"/>
          <w:color w:val="000000"/>
          <w:szCs w:val="18"/>
        </w:rPr>
        <w:t>McBreairty</w:t>
      </w:r>
      <w:proofErr w:type="spellEnd"/>
      <w:r w:rsidR="009C779E">
        <w:rPr>
          <w:rFonts w:eastAsia="Times New Roman"/>
          <w:color w:val="000000"/>
          <w:szCs w:val="18"/>
        </w:rPr>
        <w:t xml:space="preserve"> that the three property tax reductions be approved as attached. </w:t>
      </w:r>
    </w:p>
    <w:p w:rsidR="00B00970" w:rsidRDefault="00B00970" w:rsidP="009C779E">
      <w:pPr>
        <w:autoSpaceDE w:val="0"/>
        <w:autoSpaceDN w:val="0"/>
        <w:adjustRightInd w:val="0"/>
        <w:rPr>
          <w:rFonts w:eastAsia="Times New Roman"/>
          <w:color w:val="000000"/>
          <w:szCs w:val="18"/>
        </w:rPr>
      </w:pPr>
    </w:p>
    <w:p w:rsidR="00B00970" w:rsidRDefault="00B00970" w:rsidP="009C779E">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5</w:t>
      </w:r>
      <w:r>
        <w:rPr>
          <w:rFonts w:eastAsia="Times New Roman"/>
          <w:color w:val="000000"/>
          <w:szCs w:val="18"/>
        </w:rPr>
        <w:tab/>
        <w:t>Opposing:</w:t>
      </w:r>
      <w:r>
        <w:rPr>
          <w:rFonts w:eastAsia="Times New Roman"/>
          <w:color w:val="000000"/>
          <w:szCs w:val="18"/>
        </w:rPr>
        <w:tab/>
        <w:t>0</w:t>
      </w:r>
    </w:p>
    <w:p w:rsidR="00B00970" w:rsidRDefault="00B00970" w:rsidP="009C779E">
      <w:pPr>
        <w:autoSpaceDE w:val="0"/>
        <w:autoSpaceDN w:val="0"/>
        <w:adjustRightInd w:val="0"/>
        <w:rPr>
          <w:rFonts w:eastAsia="Times New Roman"/>
          <w:color w:val="000000"/>
          <w:szCs w:val="18"/>
        </w:rPr>
      </w:pPr>
    </w:p>
    <w:p w:rsidR="00B00970" w:rsidRDefault="00B00970" w:rsidP="009C779E">
      <w:pPr>
        <w:autoSpaceDE w:val="0"/>
        <w:autoSpaceDN w:val="0"/>
        <w:adjustRightInd w:val="0"/>
        <w:rPr>
          <w:rFonts w:eastAsia="Times New Roman"/>
          <w:color w:val="000000"/>
          <w:szCs w:val="18"/>
        </w:rPr>
      </w:pPr>
      <w:r w:rsidRPr="00B00970">
        <w:rPr>
          <w:rFonts w:eastAsia="Times New Roman"/>
          <w:b/>
          <w:color w:val="000000"/>
          <w:szCs w:val="18"/>
        </w:rPr>
        <w:t>Decision:</w:t>
      </w:r>
      <w:r>
        <w:rPr>
          <w:rFonts w:eastAsia="Times New Roman"/>
          <w:color w:val="000000"/>
          <w:szCs w:val="18"/>
        </w:rPr>
        <w:tab/>
        <w:t>Motion carried.</w:t>
      </w:r>
    </w:p>
    <w:p w:rsidR="009C779E" w:rsidRDefault="009C779E" w:rsidP="009C779E">
      <w:pPr>
        <w:rPr>
          <w:rFonts w:cs="Calibri"/>
          <w:color w:val="000000"/>
        </w:rPr>
      </w:pPr>
    </w:p>
    <w:p w:rsidR="009C779E" w:rsidRPr="003751DF" w:rsidRDefault="009C779E" w:rsidP="009C779E">
      <w:pPr>
        <w:rPr>
          <w:rFonts w:cs="Calibri"/>
          <w:b/>
          <w:color w:val="000000"/>
          <w:sz w:val="28"/>
          <w:szCs w:val="28"/>
        </w:rPr>
      </w:pPr>
      <w:r w:rsidRPr="003751DF">
        <w:rPr>
          <w:rFonts w:cs="Calibri"/>
          <w:b/>
          <w:color w:val="000000"/>
          <w:sz w:val="28"/>
          <w:szCs w:val="28"/>
        </w:rPr>
        <w:t>Strategic Plan</w:t>
      </w:r>
    </w:p>
    <w:p w:rsidR="009C779E" w:rsidRDefault="009C779E" w:rsidP="009C779E">
      <w:pPr>
        <w:rPr>
          <w:rFonts w:cs="Calibri"/>
          <w:color w:val="000000"/>
        </w:rPr>
      </w:pPr>
    </w:p>
    <w:p w:rsidR="009C779E" w:rsidRDefault="009C779E" w:rsidP="009C779E">
      <w:pPr>
        <w:rPr>
          <w:rFonts w:cs="Calibri"/>
          <w:color w:val="000000"/>
        </w:rPr>
      </w:pPr>
      <w:r>
        <w:rPr>
          <w:rFonts w:cs="Calibri"/>
          <w:color w:val="000000"/>
        </w:rPr>
        <w:t>Council has reviewed its Strategic Plan and has come up with its revised priorities for 2016.  From the Finance perspective, the Committee will be involved in the development of an internal communications plan, as well as tax collections and a review of the business tax classification system.</w:t>
      </w:r>
    </w:p>
    <w:p w:rsidR="003D6B02" w:rsidRDefault="003D6B02" w:rsidP="00E55F39"/>
    <w:p w:rsidR="00A01952" w:rsidRDefault="002D6613" w:rsidP="00C05A61">
      <w:pPr>
        <w:pStyle w:val="Heading1"/>
      </w:pPr>
      <w:r>
        <w:t>6</w:t>
      </w:r>
      <w:r w:rsidR="00FC700D">
        <w:t>.</w:t>
      </w:r>
      <w:r w:rsidR="00FC700D">
        <w:tab/>
        <w:t>ADMINISTRATION</w:t>
      </w:r>
    </w:p>
    <w:p w:rsidR="00263D5E" w:rsidRPr="003B43DB" w:rsidRDefault="00860423" w:rsidP="00860423">
      <w:pPr>
        <w:ind w:firstLine="720"/>
      </w:pPr>
      <w:proofErr w:type="gramStart"/>
      <w:r>
        <w:t>None.</w:t>
      </w:r>
      <w:proofErr w:type="gramEnd"/>
    </w:p>
    <w:p w:rsidR="007E0D19" w:rsidRDefault="002D6613" w:rsidP="00FC700D">
      <w:pPr>
        <w:pStyle w:val="Heading1"/>
      </w:pPr>
      <w:r>
        <w:t>7</w:t>
      </w:r>
      <w:r w:rsidR="00FC700D">
        <w:t>.</w:t>
      </w:r>
      <w:r w:rsidR="00FC700D">
        <w:tab/>
        <w:t>CORRESPONDENCE</w:t>
      </w:r>
    </w:p>
    <w:p w:rsidR="00D41DE3" w:rsidRPr="00D41DE3" w:rsidRDefault="00D41DE3" w:rsidP="00D41DE3">
      <w:pPr>
        <w:ind w:firstLine="720"/>
      </w:pPr>
      <w:proofErr w:type="gramStart"/>
      <w:r>
        <w:t>None.</w:t>
      </w:r>
      <w:proofErr w:type="gramEnd"/>
    </w:p>
    <w:p w:rsidR="001C66BB" w:rsidRDefault="001C66BB" w:rsidP="00142A6D">
      <w:pPr>
        <w:ind w:firstLine="720"/>
      </w:pPr>
    </w:p>
    <w:p w:rsidR="00097E65" w:rsidRDefault="00097E65" w:rsidP="00142A6D">
      <w:pPr>
        <w:ind w:firstLine="720"/>
      </w:pPr>
    </w:p>
    <w:p w:rsidR="00097E65" w:rsidRDefault="00097E65" w:rsidP="00142A6D">
      <w:pPr>
        <w:ind w:firstLine="720"/>
      </w:pPr>
    </w:p>
    <w:p w:rsidR="00465D37" w:rsidRDefault="002D6613" w:rsidP="00465D37">
      <w:pPr>
        <w:pStyle w:val="Heading1"/>
        <w:spacing w:before="120"/>
      </w:pPr>
      <w:r>
        <w:lastRenderedPageBreak/>
        <w:t>8</w:t>
      </w:r>
      <w:r w:rsidR="00BC7929">
        <w:t>.</w:t>
      </w:r>
      <w:r w:rsidR="00BC7929">
        <w:tab/>
        <w:t>NEW BUSINESS</w:t>
      </w:r>
    </w:p>
    <w:p w:rsidR="00F81C5B" w:rsidRPr="00F81C5B" w:rsidRDefault="00F81C5B" w:rsidP="00F81C5B">
      <w:pPr>
        <w:pStyle w:val="Heading3"/>
      </w:pPr>
      <w:r w:rsidRPr="00F81C5B">
        <w:t>Change Order – Waste Water Treatment Plant Test Pits</w:t>
      </w:r>
    </w:p>
    <w:p w:rsidR="00F81C5B" w:rsidRDefault="00F81C5B" w:rsidP="00F81C5B"/>
    <w:p w:rsidR="00F81C5B" w:rsidRDefault="00F81C5B" w:rsidP="00F81C5B">
      <w:r>
        <w:t>The Town has contracted with MHPM to dig test pits in the vicinity of Whitman’s Pond.  These pits are being dug to evaluate the site to see if it would be acceptable for the proposed new Wastewater Treatment Plant.  When they completed their initial scope of work it was found that the water table was high in some areas and the consultant is recommending that an additional 22 test pits be dug east of the ones that are already done.</w:t>
      </w:r>
    </w:p>
    <w:p w:rsidR="00F81C5B" w:rsidRDefault="00F81C5B" w:rsidP="00F81C5B"/>
    <w:p w:rsidR="00F81C5B" w:rsidRPr="00F81C5B" w:rsidRDefault="00F81C5B" w:rsidP="00F81C5B">
      <w:pPr>
        <w:rPr>
          <w:b/>
          <w:sz w:val="26"/>
          <w:szCs w:val="26"/>
        </w:rPr>
      </w:pPr>
      <w:r w:rsidRPr="00F81C5B">
        <w:rPr>
          <w:b/>
          <w:sz w:val="26"/>
          <w:szCs w:val="26"/>
        </w:rPr>
        <w:t>Motion #16-058</w:t>
      </w:r>
    </w:p>
    <w:p w:rsidR="00F81C5B" w:rsidRPr="00F81C5B" w:rsidRDefault="00F81C5B" w:rsidP="00F81C5B">
      <w:pPr>
        <w:rPr>
          <w:b/>
          <w:sz w:val="26"/>
          <w:szCs w:val="26"/>
        </w:rPr>
      </w:pPr>
      <w:r w:rsidRPr="00F81C5B">
        <w:rPr>
          <w:b/>
          <w:sz w:val="26"/>
          <w:szCs w:val="26"/>
        </w:rPr>
        <w:t>Change Order – Waste Water Treatment Plant Test Pits</w:t>
      </w:r>
    </w:p>
    <w:p w:rsidR="00F81C5B" w:rsidRDefault="00F81C5B" w:rsidP="00F81C5B"/>
    <w:p w:rsidR="00F81C5B" w:rsidRDefault="00F81C5B" w:rsidP="00F81C5B">
      <w:r>
        <w:t xml:space="preserve">Moved by </w:t>
      </w:r>
      <w:proofErr w:type="spellStart"/>
      <w:r>
        <w:t>Councillor</w:t>
      </w:r>
      <w:proofErr w:type="spellEnd"/>
      <w:r>
        <w:t xml:space="preserve"> Lorenzen and seconded by </w:t>
      </w:r>
      <w:proofErr w:type="spellStart"/>
      <w:r>
        <w:t>Councillor</w:t>
      </w:r>
      <w:proofErr w:type="spellEnd"/>
      <w:r>
        <w:t xml:space="preserve"> Parrott that the Town </w:t>
      </w:r>
      <w:proofErr w:type="gramStart"/>
      <w:r>
        <w:t>authorize</w:t>
      </w:r>
      <w:proofErr w:type="gramEnd"/>
      <w:r>
        <w:t xml:space="preserve"> a Change Order from MHPM to dig an additional 22 test pits at a cost of $5,500.</w:t>
      </w:r>
    </w:p>
    <w:p w:rsidR="00F81C5B" w:rsidRDefault="00F81C5B" w:rsidP="00F81C5B"/>
    <w:p w:rsidR="00F81C5B" w:rsidRDefault="00F81C5B" w:rsidP="00F81C5B">
      <w:r>
        <w:tab/>
      </w:r>
      <w:r>
        <w:tab/>
        <w:t xml:space="preserve">In </w:t>
      </w:r>
      <w:proofErr w:type="spellStart"/>
      <w:r>
        <w:t>Favour</w:t>
      </w:r>
      <w:proofErr w:type="spellEnd"/>
      <w:r>
        <w:t>:</w:t>
      </w:r>
      <w:r>
        <w:tab/>
        <w:t>5</w:t>
      </w:r>
      <w:r>
        <w:tab/>
        <w:t>Opposing:</w:t>
      </w:r>
      <w:r>
        <w:tab/>
        <w:t>0</w:t>
      </w:r>
    </w:p>
    <w:p w:rsidR="00F81C5B" w:rsidRDefault="00F81C5B" w:rsidP="00F81C5B"/>
    <w:p w:rsidR="00F81C5B" w:rsidRPr="001D633E" w:rsidRDefault="00F81C5B" w:rsidP="00F81C5B">
      <w:r w:rsidRPr="00F81C5B">
        <w:rPr>
          <w:b/>
        </w:rPr>
        <w:t>Decision:</w:t>
      </w:r>
      <w:r>
        <w:tab/>
        <w:t>Motion carried.</w:t>
      </w:r>
    </w:p>
    <w:p w:rsidR="00B51D31" w:rsidRDefault="00B51D31" w:rsidP="000751D7"/>
    <w:p w:rsidR="00F81C5B" w:rsidRDefault="0038396D" w:rsidP="00A65450">
      <w:pPr>
        <w:pStyle w:val="Heading3"/>
      </w:pPr>
      <w:r>
        <w:t>Heritage Committee Update</w:t>
      </w:r>
    </w:p>
    <w:p w:rsidR="0038396D" w:rsidRPr="00097E65" w:rsidRDefault="00891588" w:rsidP="000751D7">
      <w:proofErr w:type="spellStart"/>
      <w:r w:rsidRPr="00097E65">
        <w:t>Councillor</w:t>
      </w:r>
      <w:proofErr w:type="spellEnd"/>
      <w:r w:rsidR="00570982" w:rsidRPr="00097E65">
        <w:t xml:space="preserve"> Lorenzen gave an update on the Heritage Committee activities.</w:t>
      </w:r>
    </w:p>
    <w:p w:rsidR="00A65450" w:rsidRDefault="00A65450" w:rsidP="000751D7"/>
    <w:p w:rsidR="00A65450" w:rsidRDefault="00A65450" w:rsidP="00A65450">
      <w:pPr>
        <w:pStyle w:val="Heading3"/>
      </w:pPr>
      <w:r>
        <w:t>Hospitality NL Conference</w:t>
      </w:r>
    </w:p>
    <w:p w:rsidR="00A65450" w:rsidRPr="00097E65" w:rsidRDefault="00570982" w:rsidP="000751D7">
      <w:proofErr w:type="spellStart"/>
      <w:r w:rsidRPr="00097E65">
        <w:t>Councillor</w:t>
      </w:r>
      <w:proofErr w:type="spellEnd"/>
      <w:r w:rsidRPr="00097E65">
        <w:t xml:space="preserve"> Lorenze</w:t>
      </w:r>
      <w:r w:rsidR="00825F80" w:rsidRPr="00097E65">
        <w:t>n</w:t>
      </w:r>
      <w:r w:rsidRPr="00097E65">
        <w:t xml:space="preserve"> attended the Hospitality Newfoundland Conference in St. John’s on behalf of the Town.</w:t>
      </w:r>
      <w:r w:rsidR="000A751C" w:rsidRPr="00097E65">
        <w:t xml:space="preserve">  They expect an excellent tourism year this year largely because of the strong American dollar.</w:t>
      </w:r>
      <w:r w:rsidR="00825F80" w:rsidRPr="00097E65">
        <w:t xml:space="preserve">  </w:t>
      </w:r>
    </w:p>
    <w:p w:rsidR="00A65450" w:rsidRDefault="00A65450" w:rsidP="000751D7"/>
    <w:p w:rsidR="00891588" w:rsidRDefault="00A65450" w:rsidP="00A65450">
      <w:pPr>
        <w:pStyle w:val="Heading3"/>
      </w:pPr>
      <w:r>
        <w:t>New Sewer Treatment Plant</w:t>
      </w:r>
    </w:p>
    <w:p w:rsidR="00891588" w:rsidRPr="00097E65" w:rsidRDefault="00A7264D" w:rsidP="00891588">
      <w:r w:rsidRPr="00097E65">
        <w:t>The New Sewage Treatment Plant project is currently in a holding pattern awaiting notice of funding approval from our Provincial and Federal funding partners.  In an effort to ensure that this project is shovel ready once funding is approved, Council has been actively moving forward on several fronts.</w:t>
      </w:r>
    </w:p>
    <w:p w:rsidR="00A7264D" w:rsidRPr="00097E65" w:rsidRDefault="00A7264D" w:rsidP="00891588"/>
    <w:p w:rsidR="00A7264D" w:rsidRPr="00097E65" w:rsidRDefault="00A7264D" w:rsidP="00891588">
      <w:r w:rsidRPr="00097E65">
        <w:t xml:space="preserve">Approval has been </w:t>
      </w:r>
      <w:r w:rsidR="00D8715C" w:rsidRPr="00097E65">
        <w:t xml:space="preserve">attained from Crown Lands for the completion of a geotechnical investigation in the vicinity of the proposed location for the </w:t>
      </w:r>
      <w:r w:rsidR="006D40BA" w:rsidRPr="00097E65">
        <w:t>N</w:t>
      </w:r>
      <w:r w:rsidR="00D8715C" w:rsidRPr="00097E65">
        <w:t xml:space="preserve">ew </w:t>
      </w:r>
      <w:r w:rsidR="006D40BA" w:rsidRPr="00097E65">
        <w:t>S</w:t>
      </w:r>
      <w:r w:rsidR="00D8715C" w:rsidRPr="00097E65">
        <w:t xml:space="preserve">ewage </w:t>
      </w:r>
      <w:r w:rsidR="006D40BA" w:rsidRPr="00097E65">
        <w:t>T</w:t>
      </w:r>
      <w:r w:rsidR="00D8715C" w:rsidRPr="00097E65">
        <w:t xml:space="preserve">reatment </w:t>
      </w:r>
      <w:r w:rsidR="006D40BA" w:rsidRPr="00097E65">
        <w:t>P</w:t>
      </w:r>
      <w:r w:rsidR="00D8715C" w:rsidRPr="00097E65">
        <w:t xml:space="preserve">lant.  Conceptual approval has been granted by the various property owners for purchase or lease of the selected site if the results prove </w:t>
      </w:r>
      <w:proofErr w:type="spellStart"/>
      <w:r w:rsidR="00D8715C" w:rsidRPr="00097E65">
        <w:t>favourable</w:t>
      </w:r>
      <w:proofErr w:type="spellEnd"/>
      <w:r w:rsidR="00D8715C" w:rsidRPr="00097E65">
        <w:t>.  The draft geotechnical report indicated some u</w:t>
      </w:r>
      <w:r w:rsidR="0022655E" w:rsidRPr="00097E65">
        <w:t>nsuitable conditions in specific test pit locations and a recommendation was brought forward and approved to alter the site slightly to avoid these conditions.</w:t>
      </w:r>
    </w:p>
    <w:p w:rsidR="0022655E" w:rsidRDefault="0022655E" w:rsidP="00891588">
      <w:pPr>
        <w:rPr>
          <w:i/>
        </w:rPr>
      </w:pPr>
    </w:p>
    <w:p w:rsidR="00891588" w:rsidRPr="00097E65" w:rsidRDefault="00C03B25" w:rsidP="006D40BA">
      <w:r w:rsidRPr="00097E65">
        <w:lastRenderedPageBreak/>
        <w:t xml:space="preserve">In late 2015, a letter was sent to the Minister of Municipal Affairs requesting an update on the status of the funding application submitted by the Town for this project.  A response was received indicating that the project was in the </w:t>
      </w:r>
      <w:proofErr w:type="gramStart"/>
      <w:r w:rsidRPr="00097E65">
        <w:t>queue,</w:t>
      </w:r>
      <w:proofErr w:type="gramEnd"/>
      <w:r w:rsidRPr="00097E65">
        <w:t xml:space="preserve"> however, no commitment could be made at that time.  Subsequently, the Town was requested to submit a revised business plan breaking the project into two phases.  Phone one would see the construction of a new Sewage Treatment Facility, decommissioning of the Magee Road Plant and the construction of a transmission main.  Phase two would see the expansion of the new facility and a transmission main to the existing </w:t>
      </w:r>
      <w:proofErr w:type="spellStart"/>
      <w:r w:rsidRPr="00097E65">
        <w:t>Beaverwood</w:t>
      </w:r>
      <w:proofErr w:type="spellEnd"/>
      <w:r w:rsidRPr="00097E65">
        <w:t xml:space="preserve"> facility which would be subsequently decommissioned.   </w:t>
      </w:r>
      <w:r w:rsidR="006D40BA" w:rsidRPr="00097E65">
        <w:t>The requested document has been revised and submitted.</w:t>
      </w:r>
    </w:p>
    <w:p w:rsidR="00A65450" w:rsidRDefault="00A65450" w:rsidP="00A65450">
      <w:pPr>
        <w:pStyle w:val="Heading3"/>
      </w:pPr>
      <w:r>
        <w:t>Dream Fund</w:t>
      </w:r>
    </w:p>
    <w:p w:rsidR="00A65450" w:rsidRPr="00097E65" w:rsidRDefault="00A65450" w:rsidP="000751D7">
      <w:r w:rsidRPr="00097E65">
        <w:t xml:space="preserve">Emily </w:t>
      </w:r>
      <w:proofErr w:type="spellStart"/>
      <w:r w:rsidRPr="00097E65">
        <w:t>Laite</w:t>
      </w:r>
      <w:proofErr w:type="spellEnd"/>
      <w:r w:rsidRPr="00097E65">
        <w:t xml:space="preserve"> stated there will be a 50/50 draw towards </w:t>
      </w:r>
      <w:proofErr w:type="spellStart"/>
      <w:r w:rsidRPr="00097E65">
        <w:t>Dreamfund</w:t>
      </w:r>
      <w:proofErr w:type="spellEnd"/>
      <w:r w:rsidRPr="00097E65">
        <w:t xml:space="preserve"> for critical ill children on June 8</w:t>
      </w:r>
      <w:r w:rsidRPr="00097E65">
        <w:rPr>
          <w:vertAlign w:val="superscript"/>
        </w:rPr>
        <w:t>th</w:t>
      </w:r>
      <w:r w:rsidRPr="00097E65">
        <w:t>.  If anyone wishes to donate, please email emlaite@hotmail.com.</w:t>
      </w:r>
    </w:p>
    <w:p w:rsidR="00F81C5B" w:rsidRDefault="00F81C5B" w:rsidP="000751D7"/>
    <w:p w:rsidR="00A65450" w:rsidRDefault="00A65450" w:rsidP="00A65450">
      <w:pPr>
        <w:pStyle w:val="Heading3"/>
      </w:pPr>
      <w:r>
        <w:t>Community Garden</w:t>
      </w:r>
    </w:p>
    <w:p w:rsidR="00A65450" w:rsidRPr="00097E65" w:rsidRDefault="00570982" w:rsidP="00A65450">
      <w:proofErr w:type="spellStart"/>
      <w:r w:rsidRPr="00097E65">
        <w:t>Councillor</w:t>
      </w:r>
      <w:proofErr w:type="spellEnd"/>
      <w:r w:rsidRPr="00097E65">
        <w:t xml:space="preserve"> </w:t>
      </w:r>
      <w:proofErr w:type="spellStart"/>
      <w:r w:rsidRPr="00097E65">
        <w:t>McBreairty</w:t>
      </w:r>
      <w:proofErr w:type="spellEnd"/>
      <w:r w:rsidRPr="00097E65">
        <w:t xml:space="preserve"> gave an update on the Community Garden.  </w:t>
      </w:r>
      <w:r w:rsidR="00172AD5" w:rsidRPr="00097E65">
        <w:t xml:space="preserve">Anyone looking for a plot should contact Jerry Knee @ 651-5958.  The Committee is trying to obtain cuttings from fruit bushes or fruit trees and anyone who would like to provide a cutting should contact the Town.  </w:t>
      </w:r>
      <w:r w:rsidR="007C6D73" w:rsidRPr="00097E65">
        <w:t>An $8,000 grant has been received from the Provincial Government to be spent this year.</w:t>
      </w:r>
    </w:p>
    <w:p w:rsidR="00A65450" w:rsidRDefault="00A65450" w:rsidP="00A65450">
      <w:pPr>
        <w:pStyle w:val="Heading3"/>
      </w:pPr>
      <w:r>
        <w:t>Syrian Refugee Committee</w:t>
      </w:r>
    </w:p>
    <w:p w:rsidR="00172AD5" w:rsidRPr="00097E65" w:rsidRDefault="00172AD5" w:rsidP="000B5C75">
      <w:r w:rsidRPr="00097E65">
        <w:t>Applications are in for 3 families and the process is taking longer than thought.  Fundraising is going very well.  At this point they are just waiting for families to be sent to Gander.</w:t>
      </w:r>
    </w:p>
    <w:p w:rsidR="00A65450" w:rsidRDefault="00A65450" w:rsidP="00A65450"/>
    <w:p w:rsidR="00A65450" w:rsidRDefault="00A65450" w:rsidP="00A65450">
      <w:pPr>
        <w:pStyle w:val="Heading3"/>
      </w:pPr>
      <w:r>
        <w:t>Silver Jets</w:t>
      </w:r>
    </w:p>
    <w:p w:rsidR="00A65450" w:rsidRPr="00097E65" w:rsidRDefault="00A65450" w:rsidP="00A65450">
      <w:r w:rsidRPr="00097E65">
        <w:t>The Silver Jets ice show will be held March 26</w:t>
      </w:r>
      <w:r w:rsidRPr="00097E65">
        <w:rPr>
          <w:vertAlign w:val="superscript"/>
        </w:rPr>
        <w:t>th</w:t>
      </w:r>
      <w:r w:rsidRPr="00097E65">
        <w:t xml:space="preserve"> from 7-9pm.  Tickets sales are $10 and can be purchased at </w:t>
      </w:r>
      <w:proofErr w:type="spellStart"/>
      <w:r w:rsidRPr="00097E65">
        <w:t>Shugarue’s</w:t>
      </w:r>
      <w:proofErr w:type="spellEnd"/>
      <w:r w:rsidRPr="00097E65">
        <w:t xml:space="preserve"> and </w:t>
      </w:r>
      <w:r w:rsidR="00781BA7" w:rsidRPr="00097E65">
        <w:t xml:space="preserve">the </w:t>
      </w:r>
      <w:r w:rsidRPr="00097E65">
        <w:t>Canadian Tire Gas Station.</w:t>
      </w:r>
    </w:p>
    <w:p w:rsidR="00A65450" w:rsidRDefault="00A65450" w:rsidP="00A65450"/>
    <w:p w:rsidR="007E0D19" w:rsidRDefault="002D6613" w:rsidP="00FC700D">
      <w:pPr>
        <w:pStyle w:val="Heading1"/>
      </w:pPr>
      <w:r>
        <w:t>9</w:t>
      </w:r>
      <w:r w:rsidR="00FC700D">
        <w:t>.</w:t>
      </w:r>
      <w:r w:rsidR="00FC700D">
        <w:tab/>
        <w:t>ADJOURNMENT</w:t>
      </w:r>
    </w:p>
    <w:p w:rsidR="00B0215E" w:rsidRDefault="00B0215E" w:rsidP="00B0215E"/>
    <w:p w:rsidR="003C64B5" w:rsidRDefault="00B0215E" w:rsidP="00B0215E">
      <w:pPr>
        <w:rPr>
          <w:b/>
          <w:sz w:val="26"/>
          <w:szCs w:val="26"/>
        </w:rPr>
      </w:pPr>
      <w:r w:rsidRPr="00BA0A0A">
        <w:rPr>
          <w:b/>
          <w:sz w:val="26"/>
          <w:szCs w:val="26"/>
        </w:rPr>
        <w:t>Motion #</w:t>
      </w:r>
      <w:r w:rsidR="00330E3B">
        <w:rPr>
          <w:b/>
          <w:sz w:val="26"/>
          <w:szCs w:val="26"/>
        </w:rPr>
        <w:t>16-</w:t>
      </w:r>
      <w:r w:rsidR="0038396D">
        <w:rPr>
          <w:b/>
          <w:sz w:val="26"/>
          <w:szCs w:val="26"/>
        </w:rPr>
        <w:t>059</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r w:rsidR="00B51D31">
        <w:t>Councillor Parrott</w:t>
      </w:r>
      <w:r w:rsidR="00676F91">
        <w:t xml:space="preserve"> and </w:t>
      </w:r>
      <w:r w:rsidR="001B0C8B">
        <w:t xml:space="preserve">seconded by </w:t>
      </w:r>
      <w:proofErr w:type="spellStart"/>
      <w:r w:rsidR="001B0C8B">
        <w:t>Councillor</w:t>
      </w:r>
      <w:proofErr w:type="spellEnd"/>
      <w:r w:rsidR="001B0C8B">
        <w:t xml:space="preserve"> </w:t>
      </w:r>
      <w:proofErr w:type="spellStart"/>
      <w:r w:rsidR="00A65450">
        <w:t>McBreairty</w:t>
      </w:r>
      <w:proofErr w:type="spellEnd"/>
      <w:r w:rsidR="00B83E10">
        <w:t xml:space="preserve"> t</w:t>
      </w:r>
      <w:r>
        <w:t>hat the meeting be adjourned.</w:t>
      </w:r>
    </w:p>
    <w:p w:rsidR="003B700F" w:rsidRDefault="003B700F" w:rsidP="00B0215E"/>
    <w:p w:rsidR="00CE2F98" w:rsidRDefault="002D7467" w:rsidP="007E0D19">
      <w:r>
        <w:tab/>
      </w:r>
      <w:r>
        <w:tab/>
        <w:t xml:space="preserve">In </w:t>
      </w:r>
      <w:proofErr w:type="spellStart"/>
      <w:r>
        <w:t>Favour</w:t>
      </w:r>
      <w:proofErr w:type="spellEnd"/>
      <w:r>
        <w:t>:</w:t>
      </w:r>
      <w:r>
        <w:tab/>
      </w:r>
      <w:r w:rsidR="00A65450">
        <w:t>5</w:t>
      </w:r>
      <w:r w:rsidR="00B0215E">
        <w:tab/>
        <w:t>Opposing:</w:t>
      </w:r>
      <w:r w:rsidR="00B0215E">
        <w:tab/>
      </w:r>
      <w:r w:rsidR="00CC10D5">
        <w:t>0</w:t>
      </w:r>
    </w:p>
    <w:p w:rsidR="00CE2F98" w:rsidRDefault="00CE2F98" w:rsidP="007E0D19"/>
    <w:p w:rsidR="001C16A5" w:rsidRDefault="00B0215E" w:rsidP="007E0D19">
      <w:r w:rsidRPr="00B15FDE">
        <w:rPr>
          <w:b/>
        </w:rPr>
        <w:t>Decision:</w:t>
      </w:r>
      <w:r>
        <w:tab/>
        <w:t xml:space="preserve">Motion </w:t>
      </w:r>
      <w:r w:rsidR="001C16A5">
        <w:t>carried.</w:t>
      </w:r>
    </w:p>
    <w:p w:rsidR="002105B7" w:rsidRDefault="002105B7" w:rsidP="007E0D19"/>
    <w:p w:rsidR="00097E65" w:rsidRDefault="00097E65" w:rsidP="007E0D19"/>
    <w:p w:rsidR="00FF40F4" w:rsidRDefault="000A1E38" w:rsidP="007E0D19">
      <w:r>
        <w:lastRenderedPageBreak/>
        <w:t>T</w:t>
      </w:r>
      <w:r w:rsidR="00FC700D">
        <w:t>he meeting adjourned at</w:t>
      </w:r>
      <w:r w:rsidR="00893E2E">
        <w:t xml:space="preserve"> </w:t>
      </w:r>
      <w:r w:rsidR="0036586B">
        <w:t>5</w:t>
      </w:r>
      <w:r w:rsidR="00FC4E11">
        <w:t>:</w:t>
      </w:r>
      <w:r w:rsidR="00676F91">
        <w:t>3</w:t>
      </w:r>
      <w:r w:rsidR="00A65450">
        <w:t>5</w:t>
      </w:r>
      <w:r w:rsidR="00FC4E11">
        <w:t>pm</w:t>
      </w:r>
      <w:r w:rsidR="00C613CD">
        <w:t>.</w:t>
      </w:r>
    </w:p>
    <w:p w:rsidR="0036586B" w:rsidRDefault="0036586B" w:rsidP="007E0D19"/>
    <w:p w:rsidR="00097E65" w:rsidRDefault="00097E65" w:rsidP="007E0D19"/>
    <w:p w:rsidR="00FC700D" w:rsidRPr="00175429" w:rsidRDefault="004D12E7">
      <w:pPr>
        <w:rPr>
          <w:b/>
        </w:rPr>
      </w:pPr>
      <w:r>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FC700D" w:rsidRPr="00175429" w:rsidRDefault="00166FFE" w:rsidP="00FC700D">
      <w:pPr>
        <w:rPr>
          <w:b/>
        </w:rPr>
      </w:pPr>
      <w:r>
        <w:rPr>
          <w:b/>
        </w:rPr>
        <w:t>C. Abbott, Deputy Mayor</w:t>
      </w:r>
    </w:p>
    <w:p w:rsidR="007F2224" w:rsidRDefault="007F2224" w:rsidP="00FC700D">
      <w:pPr>
        <w:rPr>
          <w:b/>
        </w:rPr>
      </w:pPr>
    </w:p>
    <w:p w:rsidR="00A65450" w:rsidRDefault="00A65450" w:rsidP="00FC700D">
      <w:pPr>
        <w:rPr>
          <w:b/>
        </w:rPr>
      </w:pPr>
    </w:p>
    <w:p w:rsidR="007F2224" w:rsidRDefault="007F2224" w:rsidP="00FC700D">
      <w:pPr>
        <w:rPr>
          <w:b/>
        </w:rPr>
      </w:pPr>
      <w:r>
        <w:rPr>
          <w:b/>
        </w:rPr>
        <w:t>___________________________________</w:t>
      </w:r>
    </w:p>
    <w:p w:rsidR="007F2224" w:rsidRPr="00FC700D" w:rsidRDefault="00D052A0" w:rsidP="00FC700D">
      <w:pPr>
        <w:rPr>
          <w:b/>
        </w:rPr>
      </w:pPr>
      <w:r>
        <w:rPr>
          <w:b/>
        </w:rPr>
        <w:t>G. Brown, Town Clerk</w:t>
      </w:r>
    </w:p>
    <w:sectPr w:rsidR="007F2224" w:rsidRPr="00FC700D" w:rsidSect="006B03EA">
      <w:headerReference w:type="default" r:id="rId9"/>
      <w:head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12E7" w:rsidRDefault="004D12E7" w:rsidP="007E0D19">
      <w:r>
        <w:separator/>
      </w:r>
    </w:p>
  </w:endnote>
  <w:endnote w:type="continuationSeparator" w:id="0">
    <w:p w:rsidR="004D12E7" w:rsidRDefault="004D12E7"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12E7" w:rsidRDefault="004D12E7" w:rsidP="007E0D19">
      <w:r>
        <w:separator/>
      </w:r>
    </w:p>
  </w:footnote>
  <w:footnote w:type="continuationSeparator" w:id="0">
    <w:p w:rsidR="004D12E7" w:rsidRDefault="004D12E7"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AD5" w:rsidRPr="007E0D19" w:rsidRDefault="00172AD5"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t>March 23, 2016</w:t>
    </w:r>
    <w:r w:rsidRPr="007E0D19">
      <w:rPr>
        <w:b/>
        <w:i/>
        <w:color w:val="808080" w:themeColor="background1" w:themeShade="80"/>
      </w:rPr>
      <w:tab/>
    </w:r>
    <w:sdt>
      <w:sdtPr>
        <w:rPr>
          <w:b/>
          <w:i/>
        </w:rPr>
        <w:id w:val="565053189"/>
        <w:docPartObj>
          <w:docPartGallery w:val="Page Numbers (Top of Page)"/>
          <w:docPartUnique/>
        </w:docPartObj>
      </w:sdtPr>
      <w:sdtEndPr/>
      <w:sdtContent>
        <w:r w:rsidRPr="007E0D19">
          <w:rPr>
            <w:b/>
            <w:i/>
            <w:color w:val="7F7F7F" w:themeColor="text1" w:themeTint="80"/>
          </w:rPr>
          <w:t xml:space="preserve">Page </w:t>
        </w:r>
        <w:r w:rsidRPr="007E0D19">
          <w:rPr>
            <w:b/>
            <w:i/>
            <w:color w:val="7F7F7F" w:themeColor="text1" w:themeTint="80"/>
          </w:rPr>
          <w:fldChar w:fldCharType="begin"/>
        </w:r>
        <w:r w:rsidRPr="007E0D19">
          <w:rPr>
            <w:b/>
            <w:i/>
            <w:color w:val="7F7F7F" w:themeColor="text1" w:themeTint="80"/>
          </w:rPr>
          <w:instrText xml:space="preserve"> PAGE </w:instrText>
        </w:r>
        <w:r w:rsidRPr="007E0D19">
          <w:rPr>
            <w:b/>
            <w:i/>
            <w:color w:val="7F7F7F" w:themeColor="text1" w:themeTint="80"/>
          </w:rPr>
          <w:fldChar w:fldCharType="separate"/>
        </w:r>
        <w:r w:rsidR="00C42661">
          <w:rPr>
            <w:b/>
            <w:i/>
            <w:noProof/>
            <w:color w:val="7F7F7F" w:themeColor="text1" w:themeTint="80"/>
          </w:rPr>
          <w:t>20</w:t>
        </w:r>
        <w:r w:rsidRPr="007E0D19">
          <w:rPr>
            <w:b/>
            <w:i/>
            <w:color w:val="7F7F7F" w:themeColor="text1" w:themeTint="80"/>
          </w:rPr>
          <w:fldChar w:fldCharType="end"/>
        </w:r>
        <w:r w:rsidRPr="007E0D19">
          <w:rPr>
            <w:b/>
            <w:i/>
            <w:color w:val="7F7F7F" w:themeColor="text1" w:themeTint="80"/>
          </w:rPr>
          <w:t xml:space="preserve"> of </w:t>
        </w:r>
        <w:r w:rsidRPr="007E0D19">
          <w:rPr>
            <w:b/>
            <w:i/>
            <w:color w:val="7F7F7F" w:themeColor="text1" w:themeTint="80"/>
          </w:rPr>
          <w:fldChar w:fldCharType="begin"/>
        </w:r>
        <w:r w:rsidRPr="007E0D19">
          <w:rPr>
            <w:b/>
            <w:i/>
            <w:color w:val="7F7F7F" w:themeColor="text1" w:themeTint="80"/>
          </w:rPr>
          <w:instrText xml:space="preserve"> NUMPAGES  </w:instrText>
        </w:r>
        <w:r w:rsidRPr="007E0D19">
          <w:rPr>
            <w:b/>
            <w:i/>
            <w:color w:val="7F7F7F" w:themeColor="text1" w:themeTint="80"/>
          </w:rPr>
          <w:fldChar w:fldCharType="separate"/>
        </w:r>
        <w:r w:rsidR="00C42661">
          <w:rPr>
            <w:b/>
            <w:i/>
            <w:noProof/>
            <w:color w:val="7F7F7F" w:themeColor="text1" w:themeTint="80"/>
          </w:rPr>
          <w:t>20</w:t>
        </w:r>
        <w:r w:rsidRPr="007E0D19">
          <w:rPr>
            <w:b/>
            <w:i/>
            <w:color w:val="7F7F7F" w:themeColor="text1" w:themeTint="80"/>
          </w:rPr>
          <w:fldChar w:fldCharType="end"/>
        </w:r>
      </w:sdtContent>
    </w:sdt>
  </w:p>
  <w:p w:rsidR="00172AD5" w:rsidRPr="00C22809" w:rsidRDefault="00172AD5">
    <w:pPr>
      <w:pStyle w:val="Header"/>
      <w:rPr>
        <w:b/>
        <w:i/>
        <w:color w:val="808080" w:themeColor="background1" w:themeShade="8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AD5" w:rsidRPr="00C20CB1" w:rsidRDefault="00172AD5"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172AD5" w:rsidRPr="001169EB" w:rsidRDefault="00172AD5"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172AD5" w:rsidRPr="001169EB" w:rsidRDefault="00172AD5"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March 23, 2016 @ 4:30 p</w:t>
    </w:r>
    <w:r w:rsidRPr="001169EB">
      <w:rPr>
        <w:rFonts w:cs="Arial"/>
        <w:b/>
        <w:sz w:val="28"/>
        <w:szCs w:val="28"/>
      </w:rPr>
      <w:t>m</w:t>
    </w:r>
  </w:p>
  <w:p w:rsidR="00172AD5" w:rsidRDefault="00172AD5"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0426A"/>
    <w:multiLevelType w:val="hybridMultilevel"/>
    <w:tmpl w:val="1A8A6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0C5900"/>
    <w:multiLevelType w:val="hybridMultilevel"/>
    <w:tmpl w:val="CFCE91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90410E8"/>
    <w:multiLevelType w:val="hybridMultilevel"/>
    <w:tmpl w:val="87B0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E966F9"/>
    <w:multiLevelType w:val="hybridMultilevel"/>
    <w:tmpl w:val="CDAE19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825DD6"/>
    <w:multiLevelType w:val="hybridMultilevel"/>
    <w:tmpl w:val="30266DD6"/>
    <w:lvl w:ilvl="0" w:tplc="D138F31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620E4F"/>
    <w:multiLevelType w:val="hybridMultilevel"/>
    <w:tmpl w:val="8CE48C0C"/>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4C70E3E"/>
    <w:multiLevelType w:val="hybridMultilevel"/>
    <w:tmpl w:val="4AF61B20"/>
    <w:lvl w:ilvl="0" w:tplc="04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25AB4DB4"/>
    <w:multiLevelType w:val="hybridMultilevel"/>
    <w:tmpl w:val="73B8F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D34FDE"/>
    <w:multiLevelType w:val="hybridMultilevel"/>
    <w:tmpl w:val="643837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0F46FC"/>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4781BB9"/>
    <w:multiLevelType w:val="hybridMultilevel"/>
    <w:tmpl w:val="872E89E8"/>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nsid w:val="353A337F"/>
    <w:multiLevelType w:val="hybridMultilevel"/>
    <w:tmpl w:val="DC72A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4B2D17"/>
    <w:multiLevelType w:val="hybridMultilevel"/>
    <w:tmpl w:val="255E13B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3">
    <w:nsid w:val="365478A1"/>
    <w:multiLevelType w:val="hybridMultilevel"/>
    <w:tmpl w:val="803628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393F644B"/>
    <w:multiLevelType w:val="hybridMultilevel"/>
    <w:tmpl w:val="562AF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9471AEB"/>
    <w:multiLevelType w:val="hybridMultilevel"/>
    <w:tmpl w:val="9C9699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C2B6DCC"/>
    <w:multiLevelType w:val="hybridMultilevel"/>
    <w:tmpl w:val="8F60D7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E74331D"/>
    <w:multiLevelType w:val="hybridMultilevel"/>
    <w:tmpl w:val="FBB4D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485CF7"/>
    <w:multiLevelType w:val="hybridMultilevel"/>
    <w:tmpl w:val="6810C86C"/>
    <w:lvl w:ilvl="0" w:tplc="F16683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4437E67"/>
    <w:multiLevelType w:val="hybridMultilevel"/>
    <w:tmpl w:val="B4629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60855CF"/>
    <w:multiLevelType w:val="hybridMultilevel"/>
    <w:tmpl w:val="5120CB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8150CA4"/>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A4F770C"/>
    <w:multiLevelType w:val="hybridMultilevel"/>
    <w:tmpl w:val="A6B89282"/>
    <w:lvl w:ilvl="0" w:tplc="4F60A40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4AB9619E"/>
    <w:multiLevelType w:val="hybridMultilevel"/>
    <w:tmpl w:val="D8D0457E"/>
    <w:lvl w:ilvl="0" w:tplc="E326D42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B2B7247"/>
    <w:multiLevelType w:val="hybridMultilevel"/>
    <w:tmpl w:val="B3BCC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3FF1AD0"/>
    <w:multiLevelType w:val="hybridMultilevel"/>
    <w:tmpl w:val="A024333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26">
    <w:nsid w:val="582D03BE"/>
    <w:multiLevelType w:val="hybridMultilevel"/>
    <w:tmpl w:val="03D6A2D8"/>
    <w:lvl w:ilvl="0" w:tplc="65DC3646">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27">
    <w:nsid w:val="644C7A9E"/>
    <w:multiLevelType w:val="hybridMultilevel"/>
    <w:tmpl w:val="73B66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F3630D"/>
    <w:multiLevelType w:val="hybridMultilevel"/>
    <w:tmpl w:val="88F489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66AE7D06"/>
    <w:multiLevelType w:val="hybridMultilevel"/>
    <w:tmpl w:val="63D45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C90298F"/>
    <w:multiLevelType w:val="hybridMultilevel"/>
    <w:tmpl w:val="AC4C7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BF3A43"/>
    <w:multiLevelType w:val="hybridMultilevel"/>
    <w:tmpl w:val="770C6C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75645441"/>
    <w:multiLevelType w:val="hybridMultilevel"/>
    <w:tmpl w:val="F81E4B2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33">
    <w:nsid w:val="7649267D"/>
    <w:multiLevelType w:val="hybridMultilevel"/>
    <w:tmpl w:val="A6FED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6F60A41"/>
    <w:multiLevelType w:val="hybridMultilevel"/>
    <w:tmpl w:val="981287A8"/>
    <w:lvl w:ilvl="0" w:tplc="7BE0A7BE">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74B54F5"/>
    <w:multiLevelType w:val="hybridMultilevel"/>
    <w:tmpl w:val="B900D5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8DF443A"/>
    <w:multiLevelType w:val="hybridMultilevel"/>
    <w:tmpl w:val="71402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9D23F7A"/>
    <w:multiLevelType w:val="hybridMultilevel"/>
    <w:tmpl w:val="C81458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B37459E"/>
    <w:multiLevelType w:val="hybridMultilevel"/>
    <w:tmpl w:val="1DAA8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884E59"/>
    <w:multiLevelType w:val="hybridMultilevel"/>
    <w:tmpl w:val="585AF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1"/>
  </w:num>
  <w:num w:numId="3">
    <w:abstractNumId w:val="39"/>
  </w:num>
  <w:num w:numId="4">
    <w:abstractNumId w:val="9"/>
  </w:num>
  <w:num w:numId="5">
    <w:abstractNumId w:val="34"/>
  </w:num>
  <w:num w:numId="6">
    <w:abstractNumId w:val="11"/>
  </w:num>
  <w:num w:numId="7">
    <w:abstractNumId w:val="10"/>
  </w:num>
  <w:num w:numId="8">
    <w:abstractNumId w:val="3"/>
  </w:num>
  <w:num w:numId="9">
    <w:abstractNumId w:val="0"/>
  </w:num>
  <w:num w:numId="10">
    <w:abstractNumId w:val="26"/>
  </w:num>
  <w:num w:numId="11">
    <w:abstractNumId w:val="27"/>
  </w:num>
  <w:num w:numId="12">
    <w:abstractNumId w:val="38"/>
  </w:num>
  <w:num w:numId="13">
    <w:abstractNumId w:val="14"/>
  </w:num>
  <w:num w:numId="14">
    <w:abstractNumId w:val="29"/>
  </w:num>
  <w:num w:numId="15">
    <w:abstractNumId w:val="19"/>
  </w:num>
  <w:num w:numId="16">
    <w:abstractNumId w:val="20"/>
  </w:num>
  <w:num w:numId="17">
    <w:abstractNumId w:val="37"/>
  </w:num>
  <w:num w:numId="18">
    <w:abstractNumId w:val="35"/>
  </w:num>
  <w:num w:numId="19">
    <w:abstractNumId w:val="23"/>
  </w:num>
  <w:num w:numId="20">
    <w:abstractNumId w:val="5"/>
  </w:num>
  <w:num w:numId="21">
    <w:abstractNumId w:val="18"/>
  </w:num>
  <w:num w:numId="22">
    <w:abstractNumId w:val="16"/>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24"/>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36"/>
  </w:num>
  <w:num w:numId="33">
    <w:abstractNumId w:val="7"/>
  </w:num>
  <w:num w:numId="34">
    <w:abstractNumId w:val="33"/>
  </w:num>
  <w:num w:numId="35">
    <w:abstractNumId w:val="30"/>
  </w:num>
  <w:num w:numId="36">
    <w:abstractNumId w:val="17"/>
  </w:num>
  <w:num w:numId="37">
    <w:abstractNumId w:val="12"/>
  </w:num>
  <w:num w:numId="38">
    <w:abstractNumId w:val="32"/>
  </w:num>
  <w:num w:numId="39">
    <w:abstractNumId w:val="4"/>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697"/>
    <w:rsid w:val="00000BDF"/>
    <w:rsid w:val="00000FA2"/>
    <w:rsid w:val="0000107D"/>
    <w:rsid w:val="0000128B"/>
    <w:rsid w:val="000025B6"/>
    <w:rsid w:val="00002C9A"/>
    <w:rsid w:val="00003802"/>
    <w:rsid w:val="00003F1D"/>
    <w:rsid w:val="000049D5"/>
    <w:rsid w:val="00004BF1"/>
    <w:rsid w:val="00005069"/>
    <w:rsid w:val="00005551"/>
    <w:rsid w:val="00011418"/>
    <w:rsid w:val="0001290C"/>
    <w:rsid w:val="00013E3F"/>
    <w:rsid w:val="0001497D"/>
    <w:rsid w:val="00014E9D"/>
    <w:rsid w:val="00015E8D"/>
    <w:rsid w:val="00017381"/>
    <w:rsid w:val="0001757F"/>
    <w:rsid w:val="00017869"/>
    <w:rsid w:val="000203D3"/>
    <w:rsid w:val="00020B59"/>
    <w:rsid w:val="000228D9"/>
    <w:rsid w:val="0002293C"/>
    <w:rsid w:val="00023A71"/>
    <w:rsid w:val="00023C1A"/>
    <w:rsid w:val="00024481"/>
    <w:rsid w:val="000248E5"/>
    <w:rsid w:val="000252B3"/>
    <w:rsid w:val="00025C9E"/>
    <w:rsid w:val="00026999"/>
    <w:rsid w:val="0002786D"/>
    <w:rsid w:val="0002794E"/>
    <w:rsid w:val="000301A7"/>
    <w:rsid w:val="000303F7"/>
    <w:rsid w:val="00030406"/>
    <w:rsid w:val="000307C3"/>
    <w:rsid w:val="000309AC"/>
    <w:rsid w:val="0003131A"/>
    <w:rsid w:val="00032413"/>
    <w:rsid w:val="00033E59"/>
    <w:rsid w:val="000340D2"/>
    <w:rsid w:val="000342C1"/>
    <w:rsid w:val="000344F2"/>
    <w:rsid w:val="00034581"/>
    <w:rsid w:val="00034A1D"/>
    <w:rsid w:val="00036231"/>
    <w:rsid w:val="000366E0"/>
    <w:rsid w:val="00036A65"/>
    <w:rsid w:val="00037399"/>
    <w:rsid w:val="00037FAD"/>
    <w:rsid w:val="000407D8"/>
    <w:rsid w:val="000408AD"/>
    <w:rsid w:val="00042B56"/>
    <w:rsid w:val="00042BB0"/>
    <w:rsid w:val="00043639"/>
    <w:rsid w:val="00043962"/>
    <w:rsid w:val="00043B4F"/>
    <w:rsid w:val="00043EE1"/>
    <w:rsid w:val="000447F1"/>
    <w:rsid w:val="00044864"/>
    <w:rsid w:val="00044B6D"/>
    <w:rsid w:val="000463CD"/>
    <w:rsid w:val="000473B6"/>
    <w:rsid w:val="000474E2"/>
    <w:rsid w:val="00050A60"/>
    <w:rsid w:val="00051714"/>
    <w:rsid w:val="00051DFB"/>
    <w:rsid w:val="0005226E"/>
    <w:rsid w:val="00052AB1"/>
    <w:rsid w:val="00052F31"/>
    <w:rsid w:val="0005330A"/>
    <w:rsid w:val="00053A78"/>
    <w:rsid w:val="000552AC"/>
    <w:rsid w:val="000555DE"/>
    <w:rsid w:val="00056440"/>
    <w:rsid w:val="000578F6"/>
    <w:rsid w:val="00060051"/>
    <w:rsid w:val="00060254"/>
    <w:rsid w:val="00060423"/>
    <w:rsid w:val="00060E3C"/>
    <w:rsid w:val="000611B2"/>
    <w:rsid w:val="0006144B"/>
    <w:rsid w:val="00062B3B"/>
    <w:rsid w:val="000631FC"/>
    <w:rsid w:val="00063EF1"/>
    <w:rsid w:val="0006412C"/>
    <w:rsid w:val="00064CE2"/>
    <w:rsid w:val="0006594D"/>
    <w:rsid w:val="00066DB6"/>
    <w:rsid w:val="000672CE"/>
    <w:rsid w:val="00067C7A"/>
    <w:rsid w:val="00067E2C"/>
    <w:rsid w:val="00070204"/>
    <w:rsid w:val="00070D8F"/>
    <w:rsid w:val="00071B2C"/>
    <w:rsid w:val="00071B7D"/>
    <w:rsid w:val="00071C00"/>
    <w:rsid w:val="00071DCB"/>
    <w:rsid w:val="0007221E"/>
    <w:rsid w:val="000731F4"/>
    <w:rsid w:val="00073347"/>
    <w:rsid w:val="00073361"/>
    <w:rsid w:val="00074027"/>
    <w:rsid w:val="00074686"/>
    <w:rsid w:val="00074FA0"/>
    <w:rsid w:val="000750B1"/>
    <w:rsid w:val="000751D7"/>
    <w:rsid w:val="000764E4"/>
    <w:rsid w:val="0007691D"/>
    <w:rsid w:val="00076B29"/>
    <w:rsid w:val="00076B5A"/>
    <w:rsid w:val="00076ED7"/>
    <w:rsid w:val="0007765D"/>
    <w:rsid w:val="00080622"/>
    <w:rsid w:val="00080DDE"/>
    <w:rsid w:val="00081237"/>
    <w:rsid w:val="000816CF"/>
    <w:rsid w:val="00082300"/>
    <w:rsid w:val="00082483"/>
    <w:rsid w:val="000827A4"/>
    <w:rsid w:val="00084039"/>
    <w:rsid w:val="00084477"/>
    <w:rsid w:val="000848FF"/>
    <w:rsid w:val="000851B4"/>
    <w:rsid w:val="000859EF"/>
    <w:rsid w:val="00086378"/>
    <w:rsid w:val="000863EA"/>
    <w:rsid w:val="000866A0"/>
    <w:rsid w:val="0008747A"/>
    <w:rsid w:val="000876BA"/>
    <w:rsid w:val="00087888"/>
    <w:rsid w:val="00087A30"/>
    <w:rsid w:val="000903B3"/>
    <w:rsid w:val="000906B6"/>
    <w:rsid w:val="00090CBB"/>
    <w:rsid w:val="00090D0E"/>
    <w:rsid w:val="000914E7"/>
    <w:rsid w:val="00091A34"/>
    <w:rsid w:val="00092673"/>
    <w:rsid w:val="0009271F"/>
    <w:rsid w:val="000936E2"/>
    <w:rsid w:val="000937E4"/>
    <w:rsid w:val="00093C1C"/>
    <w:rsid w:val="00094E79"/>
    <w:rsid w:val="00096204"/>
    <w:rsid w:val="000963AC"/>
    <w:rsid w:val="0009651E"/>
    <w:rsid w:val="000967F1"/>
    <w:rsid w:val="00097386"/>
    <w:rsid w:val="000973F7"/>
    <w:rsid w:val="00097E65"/>
    <w:rsid w:val="000A02B6"/>
    <w:rsid w:val="000A0889"/>
    <w:rsid w:val="000A0D47"/>
    <w:rsid w:val="000A13EA"/>
    <w:rsid w:val="000A1546"/>
    <w:rsid w:val="000A182A"/>
    <w:rsid w:val="000A1E38"/>
    <w:rsid w:val="000A27B9"/>
    <w:rsid w:val="000A29E9"/>
    <w:rsid w:val="000A2EA2"/>
    <w:rsid w:val="000A354E"/>
    <w:rsid w:val="000A3D22"/>
    <w:rsid w:val="000A6393"/>
    <w:rsid w:val="000A6497"/>
    <w:rsid w:val="000A654C"/>
    <w:rsid w:val="000A751C"/>
    <w:rsid w:val="000A7BB6"/>
    <w:rsid w:val="000A7CA8"/>
    <w:rsid w:val="000B02AB"/>
    <w:rsid w:val="000B0748"/>
    <w:rsid w:val="000B1B32"/>
    <w:rsid w:val="000B1B57"/>
    <w:rsid w:val="000B27A6"/>
    <w:rsid w:val="000B3321"/>
    <w:rsid w:val="000B3360"/>
    <w:rsid w:val="000B388A"/>
    <w:rsid w:val="000B3961"/>
    <w:rsid w:val="000B3A42"/>
    <w:rsid w:val="000B51B1"/>
    <w:rsid w:val="000B5451"/>
    <w:rsid w:val="000B58DD"/>
    <w:rsid w:val="000B5C30"/>
    <w:rsid w:val="000B5C75"/>
    <w:rsid w:val="000B5C8A"/>
    <w:rsid w:val="000B7971"/>
    <w:rsid w:val="000C0227"/>
    <w:rsid w:val="000C0417"/>
    <w:rsid w:val="000C0D8D"/>
    <w:rsid w:val="000C0E52"/>
    <w:rsid w:val="000C1FFD"/>
    <w:rsid w:val="000C29D1"/>
    <w:rsid w:val="000C402E"/>
    <w:rsid w:val="000C40A8"/>
    <w:rsid w:val="000C42A5"/>
    <w:rsid w:val="000C467C"/>
    <w:rsid w:val="000C4F33"/>
    <w:rsid w:val="000C7693"/>
    <w:rsid w:val="000C79E9"/>
    <w:rsid w:val="000C7A96"/>
    <w:rsid w:val="000C7B8B"/>
    <w:rsid w:val="000D0342"/>
    <w:rsid w:val="000D0580"/>
    <w:rsid w:val="000D1235"/>
    <w:rsid w:val="000D1F47"/>
    <w:rsid w:val="000D1F73"/>
    <w:rsid w:val="000D207D"/>
    <w:rsid w:val="000D21CB"/>
    <w:rsid w:val="000D26DB"/>
    <w:rsid w:val="000D2AB2"/>
    <w:rsid w:val="000D3C05"/>
    <w:rsid w:val="000D3EE2"/>
    <w:rsid w:val="000D46FC"/>
    <w:rsid w:val="000D603E"/>
    <w:rsid w:val="000D6722"/>
    <w:rsid w:val="000D6C00"/>
    <w:rsid w:val="000D6F69"/>
    <w:rsid w:val="000E0143"/>
    <w:rsid w:val="000E11B4"/>
    <w:rsid w:val="000E1E01"/>
    <w:rsid w:val="000E2469"/>
    <w:rsid w:val="000E4E98"/>
    <w:rsid w:val="000E513C"/>
    <w:rsid w:val="000E6ABC"/>
    <w:rsid w:val="000E6C92"/>
    <w:rsid w:val="000E757A"/>
    <w:rsid w:val="000E78D5"/>
    <w:rsid w:val="000F00A7"/>
    <w:rsid w:val="000F01C2"/>
    <w:rsid w:val="000F0EE1"/>
    <w:rsid w:val="000F211A"/>
    <w:rsid w:val="000F2394"/>
    <w:rsid w:val="000F2744"/>
    <w:rsid w:val="000F3BBF"/>
    <w:rsid w:val="000F3C31"/>
    <w:rsid w:val="000F3D68"/>
    <w:rsid w:val="000F3ED2"/>
    <w:rsid w:val="000F4CB7"/>
    <w:rsid w:val="000F4DBC"/>
    <w:rsid w:val="000F53CF"/>
    <w:rsid w:val="000F585B"/>
    <w:rsid w:val="000F5CFB"/>
    <w:rsid w:val="001001DE"/>
    <w:rsid w:val="00100274"/>
    <w:rsid w:val="00101870"/>
    <w:rsid w:val="001018AF"/>
    <w:rsid w:val="0010190D"/>
    <w:rsid w:val="001020F5"/>
    <w:rsid w:val="00102846"/>
    <w:rsid w:val="00102A00"/>
    <w:rsid w:val="00103646"/>
    <w:rsid w:val="00103F8F"/>
    <w:rsid w:val="001048A9"/>
    <w:rsid w:val="00104F67"/>
    <w:rsid w:val="00105328"/>
    <w:rsid w:val="00105AB2"/>
    <w:rsid w:val="00106CC2"/>
    <w:rsid w:val="0010700A"/>
    <w:rsid w:val="001073FB"/>
    <w:rsid w:val="001101EA"/>
    <w:rsid w:val="00111315"/>
    <w:rsid w:val="00112B9A"/>
    <w:rsid w:val="0011392C"/>
    <w:rsid w:val="001144E8"/>
    <w:rsid w:val="00114E60"/>
    <w:rsid w:val="00115E14"/>
    <w:rsid w:val="0011668F"/>
    <w:rsid w:val="00116A36"/>
    <w:rsid w:val="00120752"/>
    <w:rsid w:val="001243D8"/>
    <w:rsid w:val="00124599"/>
    <w:rsid w:val="00125096"/>
    <w:rsid w:val="00125C98"/>
    <w:rsid w:val="001267DE"/>
    <w:rsid w:val="00126E8B"/>
    <w:rsid w:val="001300D7"/>
    <w:rsid w:val="0013031E"/>
    <w:rsid w:val="001304CE"/>
    <w:rsid w:val="001308A9"/>
    <w:rsid w:val="00130EF4"/>
    <w:rsid w:val="00131083"/>
    <w:rsid w:val="001316C8"/>
    <w:rsid w:val="001320E5"/>
    <w:rsid w:val="001327BE"/>
    <w:rsid w:val="00132E63"/>
    <w:rsid w:val="00132ED3"/>
    <w:rsid w:val="00134ADF"/>
    <w:rsid w:val="00134B75"/>
    <w:rsid w:val="00135024"/>
    <w:rsid w:val="00135960"/>
    <w:rsid w:val="00135FDD"/>
    <w:rsid w:val="00136231"/>
    <w:rsid w:val="00136936"/>
    <w:rsid w:val="00137060"/>
    <w:rsid w:val="00137FAE"/>
    <w:rsid w:val="00140129"/>
    <w:rsid w:val="0014018D"/>
    <w:rsid w:val="001405B3"/>
    <w:rsid w:val="00140ECA"/>
    <w:rsid w:val="00141019"/>
    <w:rsid w:val="001412D6"/>
    <w:rsid w:val="00141658"/>
    <w:rsid w:val="00141B1A"/>
    <w:rsid w:val="00142A6D"/>
    <w:rsid w:val="00143416"/>
    <w:rsid w:val="00143C75"/>
    <w:rsid w:val="00144419"/>
    <w:rsid w:val="00145C39"/>
    <w:rsid w:val="001461BC"/>
    <w:rsid w:val="00146DA4"/>
    <w:rsid w:val="00146F44"/>
    <w:rsid w:val="00146F84"/>
    <w:rsid w:val="0014716F"/>
    <w:rsid w:val="00147B87"/>
    <w:rsid w:val="0015055B"/>
    <w:rsid w:val="00150870"/>
    <w:rsid w:val="0015095E"/>
    <w:rsid w:val="00151525"/>
    <w:rsid w:val="00152017"/>
    <w:rsid w:val="001523B0"/>
    <w:rsid w:val="00156961"/>
    <w:rsid w:val="0015712F"/>
    <w:rsid w:val="0015768E"/>
    <w:rsid w:val="00157992"/>
    <w:rsid w:val="00161022"/>
    <w:rsid w:val="00161106"/>
    <w:rsid w:val="001614E2"/>
    <w:rsid w:val="00162313"/>
    <w:rsid w:val="001631BB"/>
    <w:rsid w:val="00163780"/>
    <w:rsid w:val="0016402B"/>
    <w:rsid w:val="00164A5F"/>
    <w:rsid w:val="00164A97"/>
    <w:rsid w:val="00165930"/>
    <w:rsid w:val="00165D56"/>
    <w:rsid w:val="00165E45"/>
    <w:rsid w:val="00166D90"/>
    <w:rsid w:val="00166FFE"/>
    <w:rsid w:val="00167061"/>
    <w:rsid w:val="00171668"/>
    <w:rsid w:val="00171700"/>
    <w:rsid w:val="00171BD2"/>
    <w:rsid w:val="00172108"/>
    <w:rsid w:val="00172AD5"/>
    <w:rsid w:val="00172E36"/>
    <w:rsid w:val="0017326B"/>
    <w:rsid w:val="001732C5"/>
    <w:rsid w:val="0017352F"/>
    <w:rsid w:val="00173E4E"/>
    <w:rsid w:val="001742AC"/>
    <w:rsid w:val="001744B1"/>
    <w:rsid w:val="0017491C"/>
    <w:rsid w:val="00174DBA"/>
    <w:rsid w:val="00174F2B"/>
    <w:rsid w:val="0017524D"/>
    <w:rsid w:val="00175429"/>
    <w:rsid w:val="00176027"/>
    <w:rsid w:val="00176105"/>
    <w:rsid w:val="0017639A"/>
    <w:rsid w:val="00180E72"/>
    <w:rsid w:val="00182114"/>
    <w:rsid w:val="0018213D"/>
    <w:rsid w:val="00182146"/>
    <w:rsid w:val="00182635"/>
    <w:rsid w:val="00182681"/>
    <w:rsid w:val="00183084"/>
    <w:rsid w:val="001833C6"/>
    <w:rsid w:val="0018376B"/>
    <w:rsid w:val="00183D86"/>
    <w:rsid w:val="001840D6"/>
    <w:rsid w:val="00184293"/>
    <w:rsid w:val="001843D8"/>
    <w:rsid w:val="00184985"/>
    <w:rsid w:val="00184B0A"/>
    <w:rsid w:val="0018569B"/>
    <w:rsid w:val="00185CF8"/>
    <w:rsid w:val="001863A3"/>
    <w:rsid w:val="001867D1"/>
    <w:rsid w:val="00186F49"/>
    <w:rsid w:val="00187725"/>
    <w:rsid w:val="00187A39"/>
    <w:rsid w:val="001903CC"/>
    <w:rsid w:val="001908B8"/>
    <w:rsid w:val="00190B7F"/>
    <w:rsid w:val="00191AD7"/>
    <w:rsid w:val="00192A3E"/>
    <w:rsid w:val="001936D8"/>
    <w:rsid w:val="00193860"/>
    <w:rsid w:val="0019447F"/>
    <w:rsid w:val="0019458C"/>
    <w:rsid w:val="00194E59"/>
    <w:rsid w:val="00194EE4"/>
    <w:rsid w:val="00195153"/>
    <w:rsid w:val="00195837"/>
    <w:rsid w:val="0019732C"/>
    <w:rsid w:val="00197782"/>
    <w:rsid w:val="001A0BD2"/>
    <w:rsid w:val="001A0CA3"/>
    <w:rsid w:val="001A11CB"/>
    <w:rsid w:val="001A149E"/>
    <w:rsid w:val="001A158A"/>
    <w:rsid w:val="001A2811"/>
    <w:rsid w:val="001A3AA0"/>
    <w:rsid w:val="001A3CD0"/>
    <w:rsid w:val="001A3F23"/>
    <w:rsid w:val="001A3FBD"/>
    <w:rsid w:val="001A4FB4"/>
    <w:rsid w:val="001A5367"/>
    <w:rsid w:val="001A56C7"/>
    <w:rsid w:val="001A57AD"/>
    <w:rsid w:val="001A7EAE"/>
    <w:rsid w:val="001B0A3E"/>
    <w:rsid w:val="001B0C8B"/>
    <w:rsid w:val="001B1057"/>
    <w:rsid w:val="001B3BDD"/>
    <w:rsid w:val="001B40A9"/>
    <w:rsid w:val="001B5347"/>
    <w:rsid w:val="001B6185"/>
    <w:rsid w:val="001B70FD"/>
    <w:rsid w:val="001B754A"/>
    <w:rsid w:val="001B7CB8"/>
    <w:rsid w:val="001B7CF1"/>
    <w:rsid w:val="001B7D27"/>
    <w:rsid w:val="001C03D5"/>
    <w:rsid w:val="001C09EB"/>
    <w:rsid w:val="001C0D4D"/>
    <w:rsid w:val="001C16A5"/>
    <w:rsid w:val="001C2680"/>
    <w:rsid w:val="001C2EC9"/>
    <w:rsid w:val="001C32C4"/>
    <w:rsid w:val="001C33F2"/>
    <w:rsid w:val="001C3665"/>
    <w:rsid w:val="001C4189"/>
    <w:rsid w:val="001C41D4"/>
    <w:rsid w:val="001C46F8"/>
    <w:rsid w:val="001C50BA"/>
    <w:rsid w:val="001C5B2E"/>
    <w:rsid w:val="001C5C67"/>
    <w:rsid w:val="001C66BB"/>
    <w:rsid w:val="001C6925"/>
    <w:rsid w:val="001C695E"/>
    <w:rsid w:val="001C6B9E"/>
    <w:rsid w:val="001C7770"/>
    <w:rsid w:val="001C7A09"/>
    <w:rsid w:val="001D1358"/>
    <w:rsid w:val="001D21A9"/>
    <w:rsid w:val="001D2B3F"/>
    <w:rsid w:val="001D379E"/>
    <w:rsid w:val="001D3C22"/>
    <w:rsid w:val="001D460C"/>
    <w:rsid w:val="001D4A75"/>
    <w:rsid w:val="001D4AA4"/>
    <w:rsid w:val="001D4CDA"/>
    <w:rsid w:val="001D53B9"/>
    <w:rsid w:val="001D59E8"/>
    <w:rsid w:val="001D6770"/>
    <w:rsid w:val="001E037E"/>
    <w:rsid w:val="001E097B"/>
    <w:rsid w:val="001E0A5A"/>
    <w:rsid w:val="001E1A36"/>
    <w:rsid w:val="001E1AF4"/>
    <w:rsid w:val="001E224E"/>
    <w:rsid w:val="001E233B"/>
    <w:rsid w:val="001E270F"/>
    <w:rsid w:val="001E38F5"/>
    <w:rsid w:val="001E3CB8"/>
    <w:rsid w:val="001E4000"/>
    <w:rsid w:val="001E4FB6"/>
    <w:rsid w:val="001E6F5D"/>
    <w:rsid w:val="001E740B"/>
    <w:rsid w:val="001E74B6"/>
    <w:rsid w:val="001E78F0"/>
    <w:rsid w:val="001E7D8C"/>
    <w:rsid w:val="001F1461"/>
    <w:rsid w:val="001F203E"/>
    <w:rsid w:val="001F2762"/>
    <w:rsid w:val="001F29AF"/>
    <w:rsid w:val="001F2BF5"/>
    <w:rsid w:val="001F3244"/>
    <w:rsid w:val="001F369B"/>
    <w:rsid w:val="001F3B2C"/>
    <w:rsid w:val="001F3BA2"/>
    <w:rsid w:val="001F42FC"/>
    <w:rsid w:val="001F45DD"/>
    <w:rsid w:val="001F4705"/>
    <w:rsid w:val="001F4938"/>
    <w:rsid w:val="001F526F"/>
    <w:rsid w:val="001F57E6"/>
    <w:rsid w:val="001F5822"/>
    <w:rsid w:val="001F5DCF"/>
    <w:rsid w:val="001F74A4"/>
    <w:rsid w:val="001F74E6"/>
    <w:rsid w:val="001F7D4F"/>
    <w:rsid w:val="00200247"/>
    <w:rsid w:val="002011C4"/>
    <w:rsid w:val="002020CB"/>
    <w:rsid w:val="00203144"/>
    <w:rsid w:val="00206490"/>
    <w:rsid w:val="002065F4"/>
    <w:rsid w:val="00207279"/>
    <w:rsid w:val="00207D02"/>
    <w:rsid w:val="002105B7"/>
    <w:rsid w:val="00210E1C"/>
    <w:rsid w:val="002119EF"/>
    <w:rsid w:val="00213499"/>
    <w:rsid w:val="00215E0A"/>
    <w:rsid w:val="002162C1"/>
    <w:rsid w:val="00216B3D"/>
    <w:rsid w:val="00217B0A"/>
    <w:rsid w:val="00220083"/>
    <w:rsid w:val="00220294"/>
    <w:rsid w:val="00220BAA"/>
    <w:rsid w:val="00221223"/>
    <w:rsid w:val="00222291"/>
    <w:rsid w:val="00223696"/>
    <w:rsid w:val="002254D6"/>
    <w:rsid w:val="00225699"/>
    <w:rsid w:val="0022655E"/>
    <w:rsid w:val="00226A85"/>
    <w:rsid w:val="00226D37"/>
    <w:rsid w:val="00226FBD"/>
    <w:rsid w:val="00227059"/>
    <w:rsid w:val="00227566"/>
    <w:rsid w:val="0022783F"/>
    <w:rsid w:val="002278DD"/>
    <w:rsid w:val="00227E54"/>
    <w:rsid w:val="0023096D"/>
    <w:rsid w:val="00230A10"/>
    <w:rsid w:val="002323E8"/>
    <w:rsid w:val="0023253E"/>
    <w:rsid w:val="002326CB"/>
    <w:rsid w:val="002328FD"/>
    <w:rsid w:val="00233437"/>
    <w:rsid w:val="00233599"/>
    <w:rsid w:val="002340A4"/>
    <w:rsid w:val="0023459A"/>
    <w:rsid w:val="0023460D"/>
    <w:rsid w:val="002353E4"/>
    <w:rsid w:val="002358B2"/>
    <w:rsid w:val="002362D1"/>
    <w:rsid w:val="00236439"/>
    <w:rsid w:val="00237620"/>
    <w:rsid w:val="0024047A"/>
    <w:rsid w:val="00240491"/>
    <w:rsid w:val="00240FB0"/>
    <w:rsid w:val="00241B86"/>
    <w:rsid w:val="00242832"/>
    <w:rsid w:val="0024362F"/>
    <w:rsid w:val="00243ED9"/>
    <w:rsid w:val="00244629"/>
    <w:rsid w:val="00244667"/>
    <w:rsid w:val="002447E1"/>
    <w:rsid w:val="00244E52"/>
    <w:rsid w:val="00244F9A"/>
    <w:rsid w:val="002456BA"/>
    <w:rsid w:val="00245CF5"/>
    <w:rsid w:val="00245FB4"/>
    <w:rsid w:val="002465AB"/>
    <w:rsid w:val="0024688C"/>
    <w:rsid w:val="00246F1E"/>
    <w:rsid w:val="00246F43"/>
    <w:rsid w:val="00247017"/>
    <w:rsid w:val="00247170"/>
    <w:rsid w:val="00247486"/>
    <w:rsid w:val="0025015B"/>
    <w:rsid w:val="002512C8"/>
    <w:rsid w:val="00251A5A"/>
    <w:rsid w:val="00252908"/>
    <w:rsid w:val="002536EB"/>
    <w:rsid w:val="002544EB"/>
    <w:rsid w:val="00254D64"/>
    <w:rsid w:val="00255122"/>
    <w:rsid w:val="00255577"/>
    <w:rsid w:val="002558AF"/>
    <w:rsid w:val="00257E47"/>
    <w:rsid w:val="0026063A"/>
    <w:rsid w:val="00260D4C"/>
    <w:rsid w:val="002611A2"/>
    <w:rsid w:val="00261326"/>
    <w:rsid w:val="002613CA"/>
    <w:rsid w:val="00261799"/>
    <w:rsid w:val="0026262F"/>
    <w:rsid w:val="00262C41"/>
    <w:rsid w:val="00262F6A"/>
    <w:rsid w:val="00263295"/>
    <w:rsid w:val="00263455"/>
    <w:rsid w:val="00263C88"/>
    <w:rsid w:val="00263D5E"/>
    <w:rsid w:val="002640A2"/>
    <w:rsid w:val="00264C7B"/>
    <w:rsid w:val="00266F34"/>
    <w:rsid w:val="00267547"/>
    <w:rsid w:val="002676C5"/>
    <w:rsid w:val="002720E9"/>
    <w:rsid w:val="002720F2"/>
    <w:rsid w:val="00272356"/>
    <w:rsid w:val="002723E6"/>
    <w:rsid w:val="00273125"/>
    <w:rsid w:val="0027321B"/>
    <w:rsid w:val="002737E8"/>
    <w:rsid w:val="00274F31"/>
    <w:rsid w:val="00275765"/>
    <w:rsid w:val="002760B1"/>
    <w:rsid w:val="00277493"/>
    <w:rsid w:val="002801E0"/>
    <w:rsid w:val="00280923"/>
    <w:rsid w:val="00280E2F"/>
    <w:rsid w:val="00282AB8"/>
    <w:rsid w:val="00282EDB"/>
    <w:rsid w:val="00283494"/>
    <w:rsid w:val="002837AD"/>
    <w:rsid w:val="00283BFD"/>
    <w:rsid w:val="00283C01"/>
    <w:rsid w:val="002841AD"/>
    <w:rsid w:val="0028429B"/>
    <w:rsid w:val="002845CD"/>
    <w:rsid w:val="00284925"/>
    <w:rsid w:val="00284C70"/>
    <w:rsid w:val="00284FBA"/>
    <w:rsid w:val="0028577E"/>
    <w:rsid w:val="00285D01"/>
    <w:rsid w:val="00285DF7"/>
    <w:rsid w:val="00285F0E"/>
    <w:rsid w:val="00285F3E"/>
    <w:rsid w:val="00286DE2"/>
    <w:rsid w:val="00286EFA"/>
    <w:rsid w:val="00286FA4"/>
    <w:rsid w:val="0028748F"/>
    <w:rsid w:val="002878A0"/>
    <w:rsid w:val="00287BCD"/>
    <w:rsid w:val="00290089"/>
    <w:rsid w:val="00290DE0"/>
    <w:rsid w:val="00290E90"/>
    <w:rsid w:val="00291595"/>
    <w:rsid w:val="00291721"/>
    <w:rsid w:val="0029206F"/>
    <w:rsid w:val="00292975"/>
    <w:rsid w:val="00293BFA"/>
    <w:rsid w:val="002949DB"/>
    <w:rsid w:val="002949E4"/>
    <w:rsid w:val="00294BF9"/>
    <w:rsid w:val="00294CFF"/>
    <w:rsid w:val="00295C19"/>
    <w:rsid w:val="00296851"/>
    <w:rsid w:val="002A021E"/>
    <w:rsid w:val="002A1516"/>
    <w:rsid w:val="002A16CC"/>
    <w:rsid w:val="002A180A"/>
    <w:rsid w:val="002A2EA2"/>
    <w:rsid w:val="002A5598"/>
    <w:rsid w:val="002A5854"/>
    <w:rsid w:val="002A65D2"/>
    <w:rsid w:val="002A6A09"/>
    <w:rsid w:val="002A6CCD"/>
    <w:rsid w:val="002A71F7"/>
    <w:rsid w:val="002A734B"/>
    <w:rsid w:val="002B0645"/>
    <w:rsid w:val="002B07A2"/>
    <w:rsid w:val="002B18A3"/>
    <w:rsid w:val="002B1E8F"/>
    <w:rsid w:val="002B203E"/>
    <w:rsid w:val="002B2321"/>
    <w:rsid w:val="002B278D"/>
    <w:rsid w:val="002B29B9"/>
    <w:rsid w:val="002B381D"/>
    <w:rsid w:val="002B481A"/>
    <w:rsid w:val="002B4AF3"/>
    <w:rsid w:val="002B50D0"/>
    <w:rsid w:val="002B5842"/>
    <w:rsid w:val="002B5B61"/>
    <w:rsid w:val="002B6ECD"/>
    <w:rsid w:val="002B7B06"/>
    <w:rsid w:val="002B7E86"/>
    <w:rsid w:val="002C0611"/>
    <w:rsid w:val="002C1890"/>
    <w:rsid w:val="002C1F0B"/>
    <w:rsid w:val="002C1FEE"/>
    <w:rsid w:val="002C275F"/>
    <w:rsid w:val="002C3A93"/>
    <w:rsid w:val="002C3FC8"/>
    <w:rsid w:val="002C4337"/>
    <w:rsid w:val="002C4A71"/>
    <w:rsid w:val="002C4BBA"/>
    <w:rsid w:val="002C583E"/>
    <w:rsid w:val="002C5CCD"/>
    <w:rsid w:val="002D0435"/>
    <w:rsid w:val="002D0FA8"/>
    <w:rsid w:val="002D19ED"/>
    <w:rsid w:val="002D251C"/>
    <w:rsid w:val="002D2A8E"/>
    <w:rsid w:val="002D2BEA"/>
    <w:rsid w:val="002D3310"/>
    <w:rsid w:val="002D356D"/>
    <w:rsid w:val="002D37BC"/>
    <w:rsid w:val="002D4935"/>
    <w:rsid w:val="002D4F50"/>
    <w:rsid w:val="002D5937"/>
    <w:rsid w:val="002D6613"/>
    <w:rsid w:val="002D6BEA"/>
    <w:rsid w:val="002D722C"/>
    <w:rsid w:val="002D7467"/>
    <w:rsid w:val="002D7AC2"/>
    <w:rsid w:val="002D7B49"/>
    <w:rsid w:val="002D7DC6"/>
    <w:rsid w:val="002E1992"/>
    <w:rsid w:val="002E1A3C"/>
    <w:rsid w:val="002E1B8F"/>
    <w:rsid w:val="002E2379"/>
    <w:rsid w:val="002E270B"/>
    <w:rsid w:val="002E392B"/>
    <w:rsid w:val="002E3E59"/>
    <w:rsid w:val="002E51D8"/>
    <w:rsid w:val="002E56C8"/>
    <w:rsid w:val="002E56FE"/>
    <w:rsid w:val="002E5719"/>
    <w:rsid w:val="002E5734"/>
    <w:rsid w:val="002E5F68"/>
    <w:rsid w:val="002E6404"/>
    <w:rsid w:val="002E6C09"/>
    <w:rsid w:val="002E6C18"/>
    <w:rsid w:val="002E7307"/>
    <w:rsid w:val="002E7B21"/>
    <w:rsid w:val="002E7C58"/>
    <w:rsid w:val="002F1039"/>
    <w:rsid w:val="002F175B"/>
    <w:rsid w:val="002F3361"/>
    <w:rsid w:val="002F395C"/>
    <w:rsid w:val="002F48F7"/>
    <w:rsid w:val="002F4F01"/>
    <w:rsid w:val="002F50C5"/>
    <w:rsid w:val="002F5787"/>
    <w:rsid w:val="002F5BC9"/>
    <w:rsid w:val="002F6FF9"/>
    <w:rsid w:val="002F71DF"/>
    <w:rsid w:val="00300413"/>
    <w:rsid w:val="003004A3"/>
    <w:rsid w:val="0030126A"/>
    <w:rsid w:val="00301D54"/>
    <w:rsid w:val="003029E4"/>
    <w:rsid w:val="00303BD6"/>
    <w:rsid w:val="00304ED7"/>
    <w:rsid w:val="0030529E"/>
    <w:rsid w:val="00305ABE"/>
    <w:rsid w:val="00306C50"/>
    <w:rsid w:val="00306FBE"/>
    <w:rsid w:val="00311385"/>
    <w:rsid w:val="0031139F"/>
    <w:rsid w:val="00311CF3"/>
    <w:rsid w:val="0031291F"/>
    <w:rsid w:val="0031382B"/>
    <w:rsid w:val="00313BDC"/>
    <w:rsid w:val="0031473C"/>
    <w:rsid w:val="00315AA8"/>
    <w:rsid w:val="00315C7D"/>
    <w:rsid w:val="00316721"/>
    <w:rsid w:val="003170A0"/>
    <w:rsid w:val="003170B7"/>
    <w:rsid w:val="003172EA"/>
    <w:rsid w:val="0031747D"/>
    <w:rsid w:val="003174E6"/>
    <w:rsid w:val="00317B04"/>
    <w:rsid w:val="00317F0C"/>
    <w:rsid w:val="00320623"/>
    <w:rsid w:val="00321C81"/>
    <w:rsid w:val="00321D6E"/>
    <w:rsid w:val="003220A6"/>
    <w:rsid w:val="0032254F"/>
    <w:rsid w:val="0032377F"/>
    <w:rsid w:val="00323EA9"/>
    <w:rsid w:val="003242A1"/>
    <w:rsid w:val="00324909"/>
    <w:rsid w:val="0032595C"/>
    <w:rsid w:val="00325F07"/>
    <w:rsid w:val="00326277"/>
    <w:rsid w:val="003266F5"/>
    <w:rsid w:val="003273F8"/>
    <w:rsid w:val="00327A4D"/>
    <w:rsid w:val="003303C7"/>
    <w:rsid w:val="00330CC4"/>
    <w:rsid w:val="00330E3B"/>
    <w:rsid w:val="0033192B"/>
    <w:rsid w:val="00331D06"/>
    <w:rsid w:val="00331F49"/>
    <w:rsid w:val="00333ABE"/>
    <w:rsid w:val="0033410E"/>
    <w:rsid w:val="00334EE6"/>
    <w:rsid w:val="00335273"/>
    <w:rsid w:val="0033540A"/>
    <w:rsid w:val="003358F7"/>
    <w:rsid w:val="0033629B"/>
    <w:rsid w:val="00336A6C"/>
    <w:rsid w:val="00337A5E"/>
    <w:rsid w:val="003401DB"/>
    <w:rsid w:val="00341463"/>
    <w:rsid w:val="003416DD"/>
    <w:rsid w:val="003434AB"/>
    <w:rsid w:val="0034355D"/>
    <w:rsid w:val="00343695"/>
    <w:rsid w:val="0034565C"/>
    <w:rsid w:val="00345CA0"/>
    <w:rsid w:val="00346B3C"/>
    <w:rsid w:val="00347276"/>
    <w:rsid w:val="0034747F"/>
    <w:rsid w:val="003478EC"/>
    <w:rsid w:val="003502A7"/>
    <w:rsid w:val="00351078"/>
    <w:rsid w:val="0035304A"/>
    <w:rsid w:val="00354368"/>
    <w:rsid w:val="00354595"/>
    <w:rsid w:val="0035479B"/>
    <w:rsid w:val="00354C61"/>
    <w:rsid w:val="003556B0"/>
    <w:rsid w:val="00356429"/>
    <w:rsid w:val="003575E6"/>
    <w:rsid w:val="003575F7"/>
    <w:rsid w:val="00357E7F"/>
    <w:rsid w:val="00360B5B"/>
    <w:rsid w:val="00361AF5"/>
    <w:rsid w:val="00362730"/>
    <w:rsid w:val="00363538"/>
    <w:rsid w:val="00363FF1"/>
    <w:rsid w:val="00364C5B"/>
    <w:rsid w:val="00364EEC"/>
    <w:rsid w:val="00365778"/>
    <w:rsid w:val="0036586B"/>
    <w:rsid w:val="003663AB"/>
    <w:rsid w:val="00366401"/>
    <w:rsid w:val="00366C76"/>
    <w:rsid w:val="00367581"/>
    <w:rsid w:val="00367E91"/>
    <w:rsid w:val="003726C8"/>
    <w:rsid w:val="00372F1E"/>
    <w:rsid w:val="0037318E"/>
    <w:rsid w:val="0037351A"/>
    <w:rsid w:val="00373AFA"/>
    <w:rsid w:val="003765E3"/>
    <w:rsid w:val="00376B3D"/>
    <w:rsid w:val="00377595"/>
    <w:rsid w:val="00380466"/>
    <w:rsid w:val="0038122D"/>
    <w:rsid w:val="003815F0"/>
    <w:rsid w:val="00382195"/>
    <w:rsid w:val="0038246A"/>
    <w:rsid w:val="0038249F"/>
    <w:rsid w:val="00382ACE"/>
    <w:rsid w:val="00382EE6"/>
    <w:rsid w:val="0038396D"/>
    <w:rsid w:val="00385732"/>
    <w:rsid w:val="00386DCE"/>
    <w:rsid w:val="003875CE"/>
    <w:rsid w:val="003918A3"/>
    <w:rsid w:val="00392691"/>
    <w:rsid w:val="003926D1"/>
    <w:rsid w:val="00392932"/>
    <w:rsid w:val="00392BB3"/>
    <w:rsid w:val="003933BB"/>
    <w:rsid w:val="00394B28"/>
    <w:rsid w:val="003952BE"/>
    <w:rsid w:val="003966FB"/>
    <w:rsid w:val="003968D8"/>
    <w:rsid w:val="00396C83"/>
    <w:rsid w:val="0039735F"/>
    <w:rsid w:val="003974EA"/>
    <w:rsid w:val="003979BF"/>
    <w:rsid w:val="00397D2D"/>
    <w:rsid w:val="003A0439"/>
    <w:rsid w:val="003A083A"/>
    <w:rsid w:val="003A22F8"/>
    <w:rsid w:val="003A2FD5"/>
    <w:rsid w:val="003A338D"/>
    <w:rsid w:val="003A3520"/>
    <w:rsid w:val="003A3C23"/>
    <w:rsid w:val="003A4181"/>
    <w:rsid w:val="003A5F79"/>
    <w:rsid w:val="003A7BDC"/>
    <w:rsid w:val="003B0334"/>
    <w:rsid w:val="003B060A"/>
    <w:rsid w:val="003B0731"/>
    <w:rsid w:val="003B0828"/>
    <w:rsid w:val="003B0C45"/>
    <w:rsid w:val="003B0DD3"/>
    <w:rsid w:val="003B1344"/>
    <w:rsid w:val="003B1B95"/>
    <w:rsid w:val="003B27A9"/>
    <w:rsid w:val="003B369A"/>
    <w:rsid w:val="003B394D"/>
    <w:rsid w:val="003B43DB"/>
    <w:rsid w:val="003B459B"/>
    <w:rsid w:val="003B5402"/>
    <w:rsid w:val="003B700F"/>
    <w:rsid w:val="003B72C0"/>
    <w:rsid w:val="003B7819"/>
    <w:rsid w:val="003C033A"/>
    <w:rsid w:val="003C1388"/>
    <w:rsid w:val="003C1CE9"/>
    <w:rsid w:val="003C1D47"/>
    <w:rsid w:val="003C1E50"/>
    <w:rsid w:val="003C2204"/>
    <w:rsid w:val="003C29A6"/>
    <w:rsid w:val="003C3EB0"/>
    <w:rsid w:val="003C4501"/>
    <w:rsid w:val="003C47C1"/>
    <w:rsid w:val="003C4882"/>
    <w:rsid w:val="003C49F6"/>
    <w:rsid w:val="003C5390"/>
    <w:rsid w:val="003C58E1"/>
    <w:rsid w:val="003C5C5C"/>
    <w:rsid w:val="003C5E79"/>
    <w:rsid w:val="003C64B5"/>
    <w:rsid w:val="003C6A5B"/>
    <w:rsid w:val="003C75BB"/>
    <w:rsid w:val="003D193D"/>
    <w:rsid w:val="003D1B12"/>
    <w:rsid w:val="003D215F"/>
    <w:rsid w:val="003D3742"/>
    <w:rsid w:val="003D4C20"/>
    <w:rsid w:val="003D5B1D"/>
    <w:rsid w:val="003D6B02"/>
    <w:rsid w:val="003D6BA2"/>
    <w:rsid w:val="003D6C46"/>
    <w:rsid w:val="003D7550"/>
    <w:rsid w:val="003D7E13"/>
    <w:rsid w:val="003E00CD"/>
    <w:rsid w:val="003E0F75"/>
    <w:rsid w:val="003E1E36"/>
    <w:rsid w:val="003E24BD"/>
    <w:rsid w:val="003E2F8B"/>
    <w:rsid w:val="003E310F"/>
    <w:rsid w:val="003E3157"/>
    <w:rsid w:val="003E3480"/>
    <w:rsid w:val="003E4CC8"/>
    <w:rsid w:val="003E4FD9"/>
    <w:rsid w:val="003E5FD1"/>
    <w:rsid w:val="003E6595"/>
    <w:rsid w:val="003F0156"/>
    <w:rsid w:val="003F028B"/>
    <w:rsid w:val="003F0BD3"/>
    <w:rsid w:val="003F0F9A"/>
    <w:rsid w:val="003F158C"/>
    <w:rsid w:val="003F1846"/>
    <w:rsid w:val="003F18E8"/>
    <w:rsid w:val="003F28B3"/>
    <w:rsid w:val="003F3D5A"/>
    <w:rsid w:val="003F4414"/>
    <w:rsid w:val="003F5133"/>
    <w:rsid w:val="003F5EF7"/>
    <w:rsid w:val="003F61FB"/>
    <w:rsid w:val="003F6443"/>
    <w:rsid w:val="004000AD"/>
    <w:rsid w:val="004005C4"/>
    <w:rsid w:val="00400F27"/>
    <w:rsid w:val="0040269F"/>
    <w:rsid w:val="0040347A"/>
    <w:rsid w:val="00404252"/>
    <w:rsid w:val="0040482A"/>
    <w:rsid w:val="004049F6"/>
    <w:rsid w:val="0040614C"/>
    <w:rsid w:val="0040655E"/>
    <w:rsid w:val="00406568"/>
    <w:rsid w:val="004067DF"/>
    <w:rsid w:val="00407F44"/>
    <w:rsid w:val="0041059C"/>
    <w:rsid w:val="00410641"/>
    <w:rsid w:val="004111D0"/>
    <w:rsid w:val="0041128D"/>
    <w:rsid w:val="00411460"/>
    <w:rsid w:val="00411BEC"/>
    <w:rsid w:val="00411D3A"/>
    <w:rsid w:val="00412779"/>
    <w:rsid w:val="004127F8"/>
    <w:rsid w:val="00412FB9"/>
    <w:rsid w:val="004134EF"/>
    <w:rsid w:val="004143ED"/>
    <w:rsid w:val="00415609"/>
    <w:rsid w:val="00415A81"/>
    <w:rsid w:val="00415B2E"/>
    <w:rsid w:val="00415EDF"/>
    <w:rsid w:val="00416263"/>
    <w:rsid w:val="00416BA2"/>
    <w:rsid w:val="00417E97"/>
    <w:rsid w:val="00417EF1"/>
    <w:rsid w:val="004218A4"/>
    <w:rsid w:val="00421D5A"/>
    <w:rsid w:val="00422BB3"/>
    <w:rsid w:val="00422C9D"/>
    <w:rsid w:val="004239A0"/>
    <w:rsid w:val="00423B29"/>
    <w:rsid w:val="0042426A"/>
    <w:rsid w:val="004244B1"/>
    <w:rsid w:val="00424B13"/>
    <w:rsid w:val="00425993"/>
    <w:rsid w:val="0042622C"/>
    <w:rsid w:val="004269C7"/>
    <w:rsid w:val="00426C16"/>
    <w:rsid w:val="00426DEA"/>
    <w:rsid w:val="00427676"/>
    <w:rsid w:val="004302AC"/>
    <w:rsid w:val="00430EE5"/>
    <w:rsid w:val="00431CEA"/>
    <w:rsid w:val="00431D08"/>
    <w:rsid w:val="004329A9"/>
    <w:rsid w:val="00432A6B"/>
    <w:rsid w:val="00432B34"/>
    <w:rsid w:val="004332F1"/>
    <w:rsid w:val="00433732"/>
    <w:rsid w:val="004338CD"/>
    <w:rsid w:val="00433FE4"/>
    <w:rsid w:val="00434C34"/>
    <w:rsid w:val="00434C44"/>
    <w:rsid w:val="00434C6A"/>
    <w:rsid w:val="0043609C"/>
    <w:rsid w:val="004369F5"/>
    <w:rsid w:val="00436B20"/>
    <w:rsid w:val="00436C56"/>
    <w:rsid w:val="0043732D"/>
    <w:rsid w:val="004374EF"/>
    <w:rsid w:val="00437566"/>
    <w:rsid w:val="004411C1"/>
    <w:rsid w:val="00441DB4"/>
    <w:rsid w:val="004436D7"/>
    <w:rsid w:val="00443BD9"/>
    <w:rsid w:val="004441B8"/>
    <w:rsid w:val="00444468"/>
    <w:rsid w:val="00444C8F"/>
    <w:rsid w:val="00446009"/>
    <w:rsid w:val="00446584"/>
    <w:rsid w:val="00446D40"/>
    <w:rsid w:val="004474CC"/>
    <w:rsid w:val="00447785"/>
    <w:rsid w:val="00447FA4"/>
    <w:rsid w:val="00450775"/>
    <w:rsid w:val="0045109B"/>
    <w:rsid w:val="0045123A"/>
    <w:rsid w:val="00452135"/>
    <w:rsid w:val="004524FC"/>
    <w:rsid w:val="00452723"/>
    <w:rsid w:val="0045286A"/>
    <w:rsid w:val="00452942"/>
    <w:rsid w:val="004537F5"/>
    <w:rsid w:val="00453A95"/>
    <w:rsid w:val="00454623"/>
    <w:rsid w:val="00454DDA"/>
    <w:rsid w:val="00454E56"/>
    <w:rsid w:val="004558AC"/>
    <w:rsid w:val="00455D37"/>
    <w:rsid w:val="00456512"/>
    <w:rsid w:val="004575E4"/>
    <w:rsid w:val="00457764"/>
    <w:rsid w:val="0045796A"/>
    <w:rsid w:val="004606A4"/>
    <w:rsid w:val="00462A47"/>
    <w:rsid w:val="0046384A"/>
    <w:rsid w:val="00464004"/>
    <w:rsid w:val="0046457A"/>
    <w:rsid w:val="00465BB3"/>
    <w:rsid w:val="00465D37"/>
    <w:rsid w:val="00465F55"/>
    <w:rsid w:val="0046764A"/>
    <w:rsid w:val="0046770F"/>
    <w:rsid w:val="00467D08"/>
    <w:rsid w:val="004701A5"/>
    <w:rsid w:val="004707C4"/>
    <w:rsid w:val="00470A5E"/>
    <w:rsid w:val="00470EA6"/>
    <w:rsid w:val="00471393"/>
    <w:rsid w:val="00471689"/>
    <w:rsid w:val="00471E9F"/>
    <w:rsid w:val="00472399"/>
    <w:rsid w:val="00472DA8"/>
    <w:rsid w:val="00472E30"/>
    <w:rsid w:val="00473202"/>
    <w:rsid w:val="00473643"/>
    <w:rsid w:val="00473DDC"/>
    <w:rsid w:val="00473EAF"/>
    <w:rsid w:val="00473EEA"/>
    <w:rsid w:val="00474798"/>
    <w:rsid w:val="00474C0E"/>
    <w:rsid w:val="004759F6"/>
    <w:rsid w:val="00476B96"/>
    <w:rsid w:val="00476E89"/>
    <w:rsid w:val="00477027"/>
    <w:rsid w:val="0048011B"/>
    <w:rsid w:val="00480376"/>
    <w:rsid w:val="00481AB5"/>
    <w:rsid w:val="00481C19"/>
    <w:rsid w:val="00482275"/>
    <w:rsid w:val="0048395F"/>
    <w:rsid w:val="00484402"/>
    <w:rsid w:val="00485477"/>
    <w:rsid w:val="0048761D"/>
    <w:rsid w:val="004907C7"/>
    <w:rsid w:val="0049112C"/>
    <w:rsid w:val="0049135E"/>
    <w:rsid w:val="00492225"/>
    <w:rsid w:val="004924E7"/>
    <w:rsid w:val="00493384"/>
    <w:rsid w:val="00493964"/>
    <w:rsid w:val="004947EA"/>
    <w:rsid w:val="00494F3D"/>
    <w:rsid w:val="004957AB"/>
    <w:rsid w:val="00495F00"/>
    <w:rsid w:val="004962C3"/>
    <w:rsid w:val="0049649C"/>
    <w:rsid w:val="004A1467"/>
    <w:rsid w:val="004A1961"/>
    <w:rsid w:val="004A1B78"/>
    <w:rsid w:val="004A22E5"/>
    <w:rsid w:val="004A2343"/>
    <w:rsid w:val="004A2F99"/>
    <w:rsid w:val="004A340A"/>
    <w:rsid w:val="004A3E0D"/>
    <w:rsid w:val="004A45CA"/>
    <w:rsid w:val="004A49E5"/>
    <w:rsid w:val="004A4C6F"/>
    <w:rsid w:val="004A549C"/>
    <w:rsid w:val="004A6CB0"/>
    <w:rsid w:val="004A712D"/>
    <w:rsid w:val="004A725C"/>
    <w:rsid w:val="004A749A"/>
    <w:rsid w:val="004A7F14"/>
    <w:rsid w:val="004B0E31"/>
    <w:rsid w:val="004B104C"/>
    <w:rsid w:val="004B12CF"/>
    <w:rsid w:val="004B30DC"/>
    <w:rsid w:val="004B3365"/>
    <w:rsid w:val="004B4249"/>
    <w:rsid w:val="004B543E"/>
    <w:rsid w:val="004B5794"/>
    <w:rsid w:val="004B6AB4"/>
    <w:rsid w:val="004B6CE7"/>
    <w:rsid w:val="004B75F2"/>
    <w:rsid w:val="004C0F2D"/>
    <w:rsid w:val="004C274F"/>
    <w:rsid w:val="004C32F1"/>
    <w:rsid w:val="004C389D"/>
    <w:rsid w:val="004C4E0A"/>
    <w:rsid w:val="004C51B9"/>
    <w:rsid w:val="004C63B4"/>
    <w:rsid w:val="004C6D03"/>
    <w:rsid w:val="004C7126"/>
    <w:rsid w:val="004C7354"/>
    <w:rsid w:val="004C74C7"/>
    <w:rsid w:val="004D0180"/>
    <w:rsid w:val="004D0596"/>
    <w:rsid w:val="004D0637"/>
    <w:rsid w:val="004D069C"/>
    <w:rsid w:val="004D0C5A"/>
    <w:rsid w:val="004D0D78"/>
    <w:rsid w:val="004D12E7"/>
    <w:rsid w:val="004D1873"/>
    <w:rsid w:val="004D1F80"/>
    <w:rsid w:val="004D2BA1"/>
    <w:rsid w:val="004D32D9"/>
    <w:rsid w:val="004D3C82"/>
    <w:rsid w:val="004D3EB4"/>
    <w:rsid w:val="004D4315"/>
    <w:rsid w:val="004D4D6C"/>
    <w:rsid w:val="004D50D0"/>
    <w:rsid w:val="004D511E"/>
    <w:rsid w:val="004D51B2"/>
    <w:rsid w:val="004D5B4F"/>
    <w:rsid w:val="004D5C5D"/>
    <w:rsid w:val="004D5CF0"/>
    <w:rsid w:val="004D6A52"/>
    <w:rsid w:val="004D6B40"/>
    <w:rsid w:val="004D7357"/>
    <w:rsid w:val="004D78ED"/>
    <w:rsid w:val="004D7E3C"/>
    <w:rsid w:val="004E025E"/>
    <w:rsid w:val="004E0C92"/>
    <w:rsid w:val="004E2286"/>
    <w:rsid w:val="004E27F2"/>
    <w:rsid w:val="004E2C7F"/>
    <w:rsid w:val="004E34D1"/>
    <w:rsid w:val="004E3699"/>
    <w:rsid w:val="004E3812"/>
    <w:rsid w:val="004E3F7C"/>
    <w:rsid w:val="004E506D"/>
    <w:rsid w:val="004E5D82"/>
    <w:rsid w:val="004E62DA"/>
    <w:rsid w:val="004E632F"/>
    <w:rsid w:val="004E6B2A"/>
    <w:rsid w:val="004E6CA2"/>
    <w:rsid w:val="004E7A11"/>
    <w:rsid w:val="004E7C2F"/>
    <w:rsid w:val="004F0CA1"/>
    <w:rsid w:val="004F15A0"/>
    <w:rsid w:val="004F18D7"/>
    <w:rsid w:val="004F1F7B"/>
    <w:rsid w:val="004F2434"/>
    <w:rsid w:val="004F28B5"/>
    <w:rsid w:val="004F2D47"/>
    <w:rsid w:val="004F4595"/>
    <w:rsid w:val="004F4750"/>
    <w:rsid w:val="004F5092"/>
    <w:rsid w:val="004F6423"/>
    <w:rsid w:val="004F6A3A"/>
    <w:rsid w:val="004F6CD9"/>
    <w:rsid w:val="005001E0"/>
    <w:rsid w:val="00500CC1"/>
    <w:rsid w:val="00501689"/>
    <w:rsid w:val="00501B2B"/>
    <w:rsid w:val="00502DEA"/>
    <w:rsid w:val="00503BF1"/>
    <w:rsid w:val="00504178"/>
    <w:rsid w:val="00504251"/>
    <w:rsid w:val="0050461E"/>
    <w:rsid w:val="00504E33"/>
    <w:rsid w:val="005057AD"/>
    <w:rsid w:val="00505F11"/>
    <w:rsid w:val="0050662A"/>
    <w:rsid w:val="00506E91"/>
    <w:rsid w:val="0051009B"/>
    <w:rsid w:val="00510270"/>
    <w:rsid w:val="005106C0"/>
    <w:rsid w:val="00511445"/>
    <w:rsid w:val="00512129"/>
    <w:rsid w:val="005124A8"/>
    <w:rsid w:val="0051284A"/>
    <w:rsid w:val="00512E43"/>
    <w:rsid w:val="005136D0"/>
    <w:rsid w:val="00513E56"/>
    <w:rsid w:val="00513E8D"/>
    <w:rsid w:val="00513EBA"/>
    <w:rsid w:val="00514646"/>
    <w:rsid w:val="005150DA"/>
    <w:rsid w:val="00515815"/>
    <w:rsid w:val="00516BB2"/>
    <w:rsid w:val="0051753A"/>
    <w:rsid w:val="00517F26"/>
    <w:rsid w:val="00520B88"/>
    <w:rsid w:val="00521056"/>
    <w:rsid w:val="00521970"/>
    <w:rsid w:val="00522300"/>
    <w:rsid w:val="00522A5E"/>
    <w:rsid w:val="005236DD"/>
    <w:rsid w:val="005238F0"/>
    <w:rsid w:val="00523B0F"/>
    <w:rsid w:val="00523CC8"/>
    <w:rsid w:val="00524190"/>
    <w:rsid w:val="0052445C"/>
    <w:rsid w:val="00524517"/>
    <w:rsid w:val="0052461F"/>
    <w:rsid w:val="0052574B"/>
    <w:rsid w:val="005265DB"/>
    <w:rsid w:val="00526FC2"/>
    <w:rsid w:val="00527714"/>
    <w:rsid w:val="005307A2"/>
    <w:rsid w:val="005309A1"/>
    <w:rsid w:val="00530C8E"/>
    <w:rsid w:val="005315A1"/>
    <w:rsid w:val="0053187E"/>
    <w:rsid w:val="00531CAE"/>
    <w:rsid w:val="005321B1"/>
    <w:rsid w:val="005325E3"/>
    <w:rsid w:val="00533198"/>
    <w:rsid w:val="00533692"/>
    <w:rsid w:val="0053523E"/>
    <w:rsid w:val="005372C7"/>
    <w:rsid w:val="0053797B"/>
    <w:rsid w:val="00541922"/>
    <w:rsid w:val="00541D71"/>
    <w:rsid w:val="005420FD"/>
    <w:rsid w:val="005421BE"/>
    <w:rsid w:val="005424D4"/>
    <w:rsid w:val="00542944"/>
    <w:rsid w:val="005429E7"/>
    <w:rsid w:val="00542A77"/>
    <w:rsid w:val="005465C8"/>
    <w:rsid w:val="005468A8"/>
    <w:rsid w:val="00546B11"/>
    <w:rsid w:val="00547EDF"/>
    <w:rsid w:val="005502D9"/>
    <w:rsid w:val="005518F9"/>
    <w:rsid w:val="005524EC"/>
    <w:rsid w:val="005527E8"/>
    <w:rsid w:val="00552A0A"/>
    <w:rsid w:val="00553066"/>
    <w:rsid w:val="005536E6"/>
    <w:rsid w:val="00553E9F"/>
    <w:rsid w:val="00554ABC"/>
    <w:rsid w:val="00555FF1"/>
    <w:rsid w:val="005565BE"/>
    <w:rsid w:val="005566AD"/>
    <w:rsid w:val="00556C5C"/>
    <w:rsid w:val="00557740"/>
    <w:rsid w:val="0056038D"/>
    <w:rsid w:val="005616D3"/>
    <w:rsid w:val="0056198B"/>
    <w:rsid w:val="00561A29"/>
    <w:rsid w:val="005620FF"/>
    <w:rsid w:val="00563B1F"/>
    <w:rsid w:val="0056466A"/>
    <w:rsid w:val="005646BE"/>
    <w:rsid w:val="00564BB9"/>
    <w:rsid w:val="005658C5"/>
    <w:rsid w:val="005661CD"/>
    <w:rsid w:val="005663F9"/>
    <w:rsid w:val="00566409"/>
    <w:rsid w:val="00567539"/>
    <w:rsid w:val="00570538"/>
    <w:rsid w:val="0057067F"/>
    <w:rsid w:val="00570982"/>
    <w:rsid w:val="005709BD"/>
    <w:rsid w:val="00570BBB"/>
    <w:rsid w:val="0057152A"/>
    <w:rsid w:val="005718D3"/>
    <w:rsid w:val="0057225C"/>
    <w:rsid w:val="005723ED"/>
    <w:rsid w:val="005731FE"/>
    <w:rsid w:val="00573517"/>
    <w:rsid w:val="0057448D"/>
    <w:rsid w:val="00574643"/>
    <w:rsid w:val="00575AAC"/>
    <w:rsid w:val="00575FDA"/>
    <w:rsid w:val="005762E4"/>
    <w:rsid w:val="00580D5F"/>
    <w:rsid w:val="00581274"/>
    <w:rsid w:val="00581523"/>
    <w:rsid w:val="005817FE"/>
    <w:rsid w:val="00582C32"/>
    <w:rsid w:val="00584297"/>
    <w:rsid w:val="00584DD4"/>
    <w:rsid w:val="005853C4"/>
    <w:rsid w:val="00585657"/>
    <w:rsid w:val="005856E3"/>
    <w:rsid w:val="0058589D"/>
    <w:rsid w:val="00586816"/>
    <w:rsid w:val="00586E2D"/>
    <w:rsid w:val="00587BA6"/>
    <w:rsid w:val="00590002"/>
    <w:rsid w:val="005915E2"/>
    <w:rsid w:val="00592816"/>
    <w:rsid w:val="0059383A"/>
    <w:rsid w:val="00594D7F"/>
    <w:rsid w:val="0059699E"/>
    <w:rsid w:val="00596C0C"/>
    <w:rsid w:val="00596CE6"/>
    <w:rsid w:val="00596D48"/>
    <w:rsid w:val="00597062"/>
    <w:rsid w:val="0059737E"/>
    <w:rsid w:val="005A067A"/>
    <w:rsid w:val="005A0923"/>
    <w:rsid w:val="005A26F5"/>
    <w:rsid w:val="005A29F8"/>
    <w:rsid w:val="005A2F60"/>
    <w:rsid w:val="005A3708"/>
    <w:rsid w:val="005A4174"/>
    <w:rsid w:val="005A431D"/>
    <w:rsid w:val="005A549D"/>
    <w:rsid w:val="005A570D"/>
    <w:rsid w:val="005A7753"/>
    <w:rsid w:val="005A7846"/>
    <w:rsid w:val="005A7FD3"/>
    <w:rsid w:val="005B18E8"/>
    <w:rsid w:val="005B4924"/>
    <w:rsid w:val="005B5495"/>
    <w:rsid w:val="005B5CCA"/>
    <w:rsid w:val="005B6044"/>
    <w:rsid w:val="005B6630"/>
    <w:rsid w:val="005B67AC"/>
    <w:rsid w:val="005B67B5"/>
    <w:rsid w:val="005B6C61"/>
    <w:rsid w:val="005B7811"/>
    <w:rsid w:val="005B7A97"/>
    <w:rsid w:val="005C0E23"/>
    <w:rsid w:val="005C0E52"/>
    <w:rsid w:val="005C10D3"/>
    <w:rsid w:val="005C11C1"/>
    <w:rsid w:val="005C1D08"/>
    <w:rsid w:val="005C2A30"/>
    <w:rsid w:val="005C3AE1"/>
    <w:rsid w:val="005C50F9"/>
    <w:rsid w:val="005C55AB"/>
    <w:rsid w:val="005C5753"/>
    <w:rsid w:val="005C5B10"/>
    <w:rsid w:val="005C6903"/>
    <w:rsid w:val="005C6C9C"/>
    <w:rsid w:val="005C7494"/>
    <w:rsid w:val="005D1285"/>
    <w:rsid w:val="005D1386"/>
    <w:rsid w:val="005D426B"/>
    <w:rsid w:val="005D5196"/>
    <w:rsid w:val="005D51F1"/>
    <w:rsid w:val="005D5597"/>
    <w:rsid w:val="005D5953"/>
    <w:rsid w:val="005D7D66"/>
    <w:rsid w:val="005D7F44"/>
    <w:rsid w:val="005E0FA3"/>
    <w:rsid w:val="005E21B7"/>
    <w:rsid w:val="005E27A0"/>
    <w:rsid w:val="005E2CC1"/>
    <w:rsid w:val="005E2EDC"/>
    <w:rsid w:val="005E3B03"/>
    <w:rsid w:val="005E4537"/>
    <w:rsid w:val="005E5047"/>
    <w:rsid w:val="005E51CC"/>
    <w:rsid w:val="005E5391"/>
    <w:rsid w:val="005E5ABF"/>
    <w:rsid w:val="005E6C89"/>
    <w:rsid w:val="005E7B01"/>
    <w:rsid w:val="005F051B"/>
    <w:rsid w:val="005F0F37"/>
    <w:rsid w:val="005F11E1"/>
    <w:rsid w:val="005F2051"/>
    <w:rsid w:val="005F206A"/>
    <w:rsid w:val="005F28A9"/>
    <w:rsid w:val="005F2E28"/>
    <w:rsid w:val="005F30C7"/>
    <w:rsid w:val="005F30E3"/>
    <w:rsid w:val="005F359C"/>
    <w:rsid w:val="005F3B3A"/>
    <w:rsid w:val="005F45BC"/>
    <w:rsid w:val="005F552B"/>
    <w:rsid w:val="005F6F45"/>
    <w:rsid w:val="005F72ED"/>
    <w:rsid w:val="005F7D48"/>
    <w:rsid w:val="006007AB"/>
    <w:rsid w:val="00600A04"/>
    <w:rsid w:val="00600DBE"/>
    <w:rsid w:val="0060164D"/>
    <w:rsid w:val="0060201F"/>
    <w:rsid w:val="00602975"/>
    <w:rsid w:val="00602DD4"/>
    <w:rsid w:val="0060361C"/>
    <w:rsid w:val="00603C26"/>
    <w:rsid w:val="006052E1"/>
    <w:rsid w:val="0060577F"/>
    <w:rsid w:val="00606E8C"/>
    <w:rsid w:val="00607009"/>
    <w:rsid w:val="00610785"/>
    <w:rsid w:val="00611BB5"/>
    <w:rsid w:val="00611F19"/>
    <w:rsid w:val="00612E45"/>
    <w:rsid w:val="00616410"/>
    <w:rsid w:val="0061652B"/>
    <w:rsid w:val="00616784"/>
    <w:rsid w:val="00616F2E"/>
    <w:rsid w:val="0062101D"/>
    <w:rsid w:val="00621ABF"/>
    <w:rsid w:val="00621C8F"/>
    <w:rsid w:val="00622046"/>
    <w:rsid w:val="0062355E"/>
    <w:rsid w:val="006237A2"/>
    <w:rsid w:val="00624B98"/>
    <w:rsid w:val="00625775"/>
    <w:rsid w:val="00626D54"/>
    <w:rsid w:val="006276C1"/>
    <w:rsid w:val="00627FCE"/>
    <w:rsid w:val="00630173"/>
    <w:rsid w:val="00630649"/>
    <w:rsid w:val="006309A5"/>
    <w:rsid w:val="00631EC3"/>
    <w:rsid w:val="00632B42"/>
    <w:rsid w:val="006340C6"/>
    <w:rsid w:val="0063414B"/>
    <w:rsid w:val="00634E1C"/>
    <w:rsid w:val="006351A7"/>
    <w:rsid w:val="00635384"/>
    <w:rsid w:val="00635C75"/>
    <w:rsid w:val="00635CC8"/>
    <w:rsid w:val="00637AF0"/>
    <w:rsid w:val="0064003D"/>
    <w:rsid w:val="006403F1"/>
    <w:rsid w:val="00640A0F"/>
    <w:rsid w:val="00642BC9"/>
    <w:rsid w:val="00642EAF"/>
    <w:rsid w:val="00643CF5"/>
    <w:rsid w:val="006445B5"/>
    <w:rsid w:val="00644FAF"/>
    <w:rsid w:val="00645254"/>
    <w:rsid w:val="006454AA"/>
    <w:rsid w:val="00645E34"/>
    <w:rsid w:val="006463D6"/>
    <w:rsid w:val="006465F1"/>
    <w:rsid w:val="00646825"/>
    <w:rsid w:val="00650930"/>
    <w:rsid w:val="006511DA"/>
    <w:rsid w:val="006513F7"/>
    <w:rsid w:val="00652F22"/>
    <w:rsid w:val="00653C9C"/>
    <w:rsid w:val="00654BC5"/>
    <w:rsid w:val="00656160"/>
    <w:rsid w:val="0065621E"/>
    <w:rsid w:val="00656380"/>
    <w:rsid w:val="00657284"/>
    <w:rsid w:val="006608EB"/>
    <w:rsid w:val="00660B57"/>
    <w:rsid w:val="006619D6"/>
    <w:rsid w:val="00661D27"/>
    <w:rsid w:val="00661E48"/>
    <w:rsid w:val="0066299E"/>
    <w:rsid w:val="006629A9"/>
    <w:rsid w:val="00662B17"/>
    <w:rsid w:val="00662FFF"/>
    <w:rsid w:val="006630E1"/>
    <w:rsid w:val="00663EF7"/>
    <w:rsid w:val="00664244"/>
    <w:rsid w:val="0066450C"/>
    <w:rsid w:val="00665CC2"/>
    <w:rsid w:val="0066620A"/>
    <w:rsid w:val="006670BD"/>
    <w:rsid w:val="0066738D"/>
    <w:rsid w:val="006678CE"/>
    <w:rsid w:val="00670683"/>
    <w:rsid w:val="00671478"/>
    <w:rsid w:val="00671FF6"/>
    <w:rsid w:val="00673082"/>
    <w:rsid w:val="0067330C"/>
    <w:rsid w:val="006734CA"/>
    <w:rsid w:val="00673B66"/>
    <w:rsid w:val="00674EB7"/>
    <w:rsid w:val="006759DE"/>
    <w:rsid w:val="00675AFF"/>
    <w:rsid w:val="006767BF"/>
    <w:rsid w:val="00676F91"/>
    <w:rsid w:val="00677941"/>
    <w:rsid w:val="00677F2B"/>
    <w:rsid w:val="00680333"/>
    <w:rsid w:val="00680544"/>
    <w:rsid w:val="00682029"/>
    <w:rsid w:val="0068369D"/>
    <w:rsid w:val="00683FD9"/>
    <w:rsid w:val="006846B4"/>
    <w:rsid w:val="00684ADD"/>
    <w:rsid w:val="00684D4D"/>
    <w:rsid w:val="00685149"/>
    <w:rsid w:val="0068555C"/>
    <w:rsid w:val="00686ABC"/>
    <w:rsid w:val="0068705A"/>
    <w:rsid w:val="00687235"/>
    <w:rsid w:val="006874F0"/>
    <w:rsid w:val="00687E41"/>
    <w:rsid w:val="0069051D"/>
    <w:rsid w:val="00691687"/>
    <w:rsid w:val="00691867"/>
    <w:rsid w:val="00691B8E"/>
    <w:rsid w:val="00693204"/>
    <w:rsid w:val="0069463C"/>
    <w:rsid w:val="00694677"/>
    <w:rsid w:val="0069496B"/>
    <w:rsid w:val="006949EC"/>
    <w:rsid w:val="006950AE"/>
    <w:rsid w:val="006951C9"/>
    <w:rsid w:val="00695944"/>
    <w:rsid w:val="00696B93"/>
    <w:rsid w:val="00697243"/>
    <w:rsid w:val="00697695"/>
    <w:rsid w:val="006A0C4E"/>
    <w:rsid w:val="006A0F34"/>
    <w:rsid w:val="006A1CFF"/>
    <w:rsid w:val="006A23A2"/>
    <w:rsid w:val="006A2D81"/>
    <w:rsid w:val="006A2DF8"/>
    <w:rsid w:val="006A3459"/>
    <w:rsid w:val="006A3C43"/>
    <w:rsid w:val="006A3CD4"/>
    <w:rsid w:val="006A4841"/>
    <w:rsid w:val="006A4A10"/>
    <w:rsid w:val="006A4D13"/>
    <w:rsid w:val="006A4D6A"/>
    <w:rsid w:val="006A5D38"/>
    <w:rsid w:val="006A61E4"/>
    <w:rsid w:val="006A7132"/>
    <w:rsid w:val="006A77B8"/>
    <w:rsid w:val="006A7D93"/>
    <w:rsid w:val="006B03EA"/>
    <w:rsid w:val="006B1F49"/>
    <w:rsid w:val="006B3237"/>
    <w:rsid w:val="006B363C"/>
    <w:rsid w:val="006B3CE2"/>
    <w:rsid w:val="006B3E0B"/>
    <w:rsid w:val="006B3EC4"/>
    <w:rsid w:val="006B4593"/>
    <w:rsid w:val="006B4688"/>
    <w:rsid w:val="006B4BDE"/>
    <w:rsid w:val="006B5874"/>
    <w:rsid w:val="006B5A3B"/>
    <w:rsid w:val="006B660A"/>
    <w:rsid w:val="006B6A59"/>
    <w:rsid w:val="006B6BA3"/>
    <w:rsid w:val="006B6CD3"/>
    <w:rsid w:val="006B6EFD"/>
    <w:rsid w:val="006B7365"/>
    <w:rsid w:val="006C00E3"/>
    <w:rsid w:val="006C05FE"/>
    <w:rsid w:val="006C0AC8"/>
    <w:rsid w:val="006C0C39"/>
    <w:rsid w:val="006C11D3"/>
    <w:rsid w:val="006C12E2"/>
    <w:rsid w:val="006C14A7"/>
    <w:rsid w:val="006C1AF3"/>
    <w:rsid w:val="006C2965"/>
    <w:rsid w:val="006C33AC"/>
    <w:rsid w:val="006C353B"/>
    <w:rsid w:val="006C38BB"/>
    <w:rsid w:val="006C4E34"/>
    <w:rsid w:val="006C5310"/>
    <w:rsid w:val="006C5CA8"/>
    <w:rsid w:val="006C64CD"/>
    <w:rsid w:val="006C7A18"/>
    <w:rsid w:val="006D0775"/>
    <w:rsid w:val="006D0EBB"/>
    <w:rsid w:val="006D1C6B"/>
    <w:rsid w:val="006D1F9B"/>
    <w:rsid w:val="006D25AF"/>
    <w:rsid w:val="006D26C0"/>
    <w:rsid w:val="006D2DC1"/>
    <w:rsid w:val="006D40B8"/>
    <w:rsid w:val="006D40BA"/>
    <w:rsid w:val="006D44A4"/>
    <w:rsid w:val="006D4979"/>
    <w:rsid w:val="006D4AFB"/>
    <w:rsid w:val="006D4E1F"/>
    <w:rsid w:val="006D5E16"/>
    <w:rsid w:val="006D64AC"/>
    <w:rsid w:val="006D6D8F"/>
    <w:rsid w:val="006D78AE"/>
    <w:rsid w:val="006D7BE7"/>
    <w:rsid w:val="006E01BB"/>
    <w:rsid w:val="006E11EE"/>
    <w:rsid w:val="006E15DC"/>
    <w:rsid w:val="006E16D9"/>
    <w:rsid w:val="006E288D"/>
    <w:rsid w:val="006E2FFB"/>
    <w:rsid w:val="006E36D8"/>
    <w:rsid w:val="006E3D68"/>
    <w:rsid w:val="006E3D86"/>
    <w:rsid w:val="006E4430"/>
    <w:rsid w:val="006E4543"/>
    <w:rsid w:val="006E4B84"/>
    <w:rsid w:val="006E56C1"/>
    <w:rsid w:val="006E6B94"/>
    <w:rsid w:val="006E70AF"/>
    <w:rsid w:val="006E7461"/>
    <w:rsid w:val="006E7829"/>
    <w:rsid w:val="006E7BDE"/>
    <w:rsid w:val="006F0F6C"/>
    <w:rsid w:val="006F1095"/>
    <w:rsid w:val="006F13AC"/>
    <w:rsid w:val="006F143C"/>
    <w:rsid w:val="006F1942"/>
    <w:rsid w:val="006F2338"/>
    <w:rsid w:val="006F253C"/>
    <w:rsid w:val="006F268A"/>
    <w:rsid w:val="006F2B73"/>
    <w:rsid w:val="006F3248"/>
    <w:rsid w:val="006F339E"/>
    <w:rsid w:val="006F341B"/>
    <w:rsid w:val="006F5321"/>
    <w:rsid w:val="006F6C49"/>
    <w:rsid w:val="006F7412"/>
    <w:rsid w:val="006F7A40"/>
    <w:rsid w:val="00700436"/>
    <w:rsid w:val="00700F64"/>
    <w:rsid w:val="00701ECB"/>
    <w:rsid w:val="00703EC0"/>
    <w:rsid w:val="00704B7B"/>
    <w:rsid w:val="007051E2"/>
    <w:rsid w:val="007054C3"/>
    <w:rsid w:val="007060C9"/>
    <w:rsid w:val="0070640F"/>
    <w:rsid w:val="0070695F"/>
    <w:rsid w:val="00707F24"/>
    <w:rsid w:val="007108A4"/>
    <w:rsid w:val="00712070"/>
    <w:rsid w:val="007126F9"/>
    <w:rsid w:val="00712986"/>
    <w:rsid w:val="00713027"/>
    <w:rsid w:val="00713C9A"/>
    <w:rsid w:val="00714A22"/>
    <w:rsid w:val="007153DA"/>
    <w:rsid w:val="00715A65"/>
    <w:rsid w:val="00715E1D"/>
    <w:rsid w:val="00716959"/>
    <w:rsid w:val="00717218"/>
    <w:rsid w:val="007178E8"/>
    <w:rsid w:val="00720081"/>
    <w:rsid w:val="0072011F"/>
    <w:rsid w:val="007202EA"/>
    <w:rsid w:val="00720434"/>
    <w:rsid w:val="00720953"/>
    <w:rsid w:val="00722094"/>
    <w:rsid w:val="007220EB"/>
    <w:rsid w:val="007224DB"/>
    <w:rsid w:val="00722652"/>
    <w:rsid w:val="007226A5"/>
    <w:rsid w:val="00722C37"/>
    <w:rsid w:val="0072330C"/>
    <w:rsid w:val="007237AC"/>
    <w:rsid w:val="00723861"/>
    <w:rsid w:val="007241F5"/>
    <w:rsid w:val="007249D3"/>
    <w:rsid w:val="00724EBB"/>
    <w:rsid w:val="00724EE1"/>
    <w:rsid w:val="007254A0"/>
    <w:rsid w:val="00731A81"/>
    <w:rsid w:val="0073295D"/>
    <w:rsid w:val="00733526"/>
    <w:rsid w:val="00733AB7"/>
    <w:rsid w:val="007345AA"/>
    <w:rsid w:val="00734BD9"/>
    <w:rsid w:val="00735B68"/>
    <w:rsid w:val="00736E98"/>
    <w:rsid w:val="0073729A"/>
    <w:rsid w:val="00737E1A"/>
    <w:rsid w:val="00740C75"/>
    <w:rsid w:val="00740EFE"/>
    <w:rsid w:val="00741107"/>
    <w:rsid w:val="007425B0"/>
    <w:rsid w:val="0074405E"/>
    <w:rsid w:val="00744E25"/>
    <w:rsid w:val="00744F86"/>
    <w:rsid w:val="00746070"/>
    <w:rsid w:val="00747CFE"/>
    <w:rsid w:val="0075088B"/>
    <w:rsid w:val="00751639"/>
    <w:rsid w:val="00751C4D"/>
    <w:rsid w:val="00751CAE"/>
    <w:rsid w:val="00751D7C"/>
    <w:rsid w:val="007527EA"/>
    <w:rsid w:val="00752FE4"/>
    <w:rsid w:val="00752FFD"/>
    <w:rsid w:val="007537EB"/>
    <w:rsid w:val="00753D8D"/>
    <w:rsid w:val="007542D4"/>
    <w:rsid w:val="007545A5"/>
    <w:rsid w:val="0075573F"/>
    <w:rsid w:val="00755A0D"/>
    <w:rsid w:val="00755E92"/>
    <w:rsid w:val="00756C3D"/>
    <w:rsid w:val="00757404"/>
    <w:rsid w:val="0075756F"/>
    <w:rsid w:val="007606CE"/>
    <w:rsid w:val="007608B5"/>
    <w:rsid w:val="00760FE0"/>
    <w:rsid w:val="007619DA"/>
    <w:rsid w:val="00761EF7"/>
    <w:rsid w:val="00762CF4"/>
    <w:rsid w:val="00762D29"/>
    <w:rsid w:val="0076371C"/>
    <w:rsid w:val="00763C9C"/>
    <w:rsid w:val="00765DFF"/>
    <w:rsid w:val="0076614C"/>
    <w:rsid w:val="007668FF"/>
    <w:rsid w:val="00766C34"/>
    <w:rsid w:val="00767A80"/>
    <w:rsid w:val="00767ECA"/>
    <w:rsid w:val="007703CA"/>
    <w:rsid w:val="00771238"/>
    <w:rsid w:val="00771D03"/>
    <w:rsid w:val="0077218A"/>
    <w:rsid w:val="00772D29"/>
    <w:rsid w:val="007736A5"/>
    <w:rsid w:val="0077370D"/>
    <w:rsid w:val="00773B85"/>
    <w:rsid w:val="00773D59"/>
    <w:rsid w:val="00774695"/>
    <w:rsid w:val="00774F6D"/>
    <w:rsid w:val="00774F78"/>
    <w:rsid w:val="00775162"/>
    <w:rsid w:val="007756B3"/>
    <w:rsid w:val="0077620F"/>
    <w:rsid w:val="00776F1D"/>
    <w:rsid w:val="00777B08"/>
    <w:rsid w:val="00780498"/>
    <w:rsid w:val="007812AA"/>
    <w:rsid w:val="00781310"/>
    <w:rsid w:val="00781778"/>
    <w:rsid w:val="00781BA7"/>
    <w:rsid w:val="00781F66"/>
    <w:rsid w:val="00787110"/>
    <w:rsid w:val="0078752B"/>
    <w:rsid w:val="007875F8"/>
    <w:rsid w:val="00787758"/>
    <w:rsid w:val="00787A6E"/>
    <w:rsid w:val="00790A11"/>
    <w:rsid w:val="00790E9D"/>
    <w:rsid w:val="00791101"/>
    <w:rsid w:val="007911A8"/>
    <w:rsid w:val="007917B1"/>
    <w:rsid w:val="007936F7"/>
    <w:rsid w:val="0079370B"/>
    <w:rsid w:val="00795C29"/>
    <w:rsid w:val="00795EB0"/>
    <w:rsid w:val="00796CF1"/>
    <w:rsid w:val="007A1107"/>
    <w:rsid w:val="007A11DD"/>
    <w:rsid w:val="007A14C1"/>
    <w:rsid w:val="007A14E1"/>
    <w:rsid w:val="007A1DD5"/>
    <w:rsid w:val="007A1FCD"/>
    <w:rsid w:val="007A2F56"/>
    <w:rsid w:val="007A45CB"/>
    <w:rsid w:val="007A46C3"/>
    <w:rsid w:val="007A4A04"/>
    <w:rsid w:val="007A4DF4"/>
    <w:rsid w:val="007A50E6"/>
    <w:rsid w:val="007A5126"/>
    <w:rsid w:val="007A5B75"/>
    <w:rsid w:val="007A6DB2"/>
    <w:rsid w:val="007A6ECB"/>
    <w:rsid w:val="007A71FF"/>
    <w:rsid w:val="007B0AA8"/>
    <w:rsid w:val="007B2F7A"/>
    <w:rsid w:val="007B3AFC"/>
    <w:rsid w:val="007B3B5A"/>
    <w:rsid w:val="007B43EC"/>
    <w:rsid w:val="007B473E"/>
    <w:rsid w:val="007B4959"/>
    <w:rsid w:val="007B4ACB"/>
    <w:rsid w:val="007B6131"/>
    <w:rsid w:val="007B6A68"/>
    <w:rsid w:val="007B778D"/>
    <w:rsid w:val="007C0633"/>
    <w:rsid w:val="007C1A43"/>
    <w:rsid w:val="007C1A59"/>
    <w:rsid w:val="007C27D2"/>
    <w:rsid w:val="007C40B3"/>
    <w:rsid w:val="007C4341"/>
    <w:rsid w:val="007C464C"/>
    <w:rsid w:val="007C49D2"/>
    <w:rsid w:val="007C58BF"/>
    <w:rsid w:val="007C5F63"/>
    <w:rsid w:val="007C6449"/>
    <w:rsid w:val="007C6911"/>
    <w:rsid w:val="007C6D73"/>
    <w:rsid w:val="007C7831"/>
    <w:rsid w:val="007C7833"/>
    <w:rsid w:val="007C7CDB"/>
    <w:rsid w:val="007D0609"/>
    <w:rsid w:val="007D1F56"/>
    <w:rsid w:val="007D2165"/>
    <w:rsid w:val="007D22FA"/>
    <w:rsid w:val="007D237B"/>
    <w:rsid w:val="007D2B13"/>
    <w:rsid w:val="007D2BB2"/>
    <w:rsid w:val="007D4F6B"/>
    <w:rsid w:val="007D58F3"/>
    <w:rsid w:val="007D5A5D"/>
    <w:rsid w:val="007D6286"/>
    <w:rsid w:val="007D635B"/>
    <w:rsid w:val="007D6965"/>
    <w:rsid w:val="007D6985"/>
    <w:rsid w:val="007D6B39"/>
    <w:rsid w:val="007D6F17"/>
    <w:rsid w:val="007D6FB3"/>
    <w:rsid w:val="007D6FEE"/>
    <w:rsid w:val="007D7554"/>
    <w:rsid w:val="007D76FA"/>
    <w:rsid w:val="007E0AE6"/>
    <w:rsid w:val="007E0D19"/>
    <w:rsid w:val="007E10AA"/>
    <w:rsid w:val="007E142D"/>
    <w:rsid w:val="007E153D"/>
    <w:rsid w:val="007E1ACB"/>
    <w:rsid w:val="007E1B0E"/>
    <w:rsid w:val="007E2A6D"/>
    <w:rsid w:val="007E2C29"/>
    <w:rsid w:val="007E4179"/>
    <w:rsid w:val="007E445D"/>
    <w:rsid w:val="007E45AA"/>
    <w:rsid w:val="007E4A1B"/>
    <w:rsid w:val="007E4F8C"/>
    <w:rsid w:val="007E5466"/>
    <w:rsid w:val="007E55EC"/>
    <w:rsid w:val="007E5CFE"/>
    <w:rsid w:val="007E5FCC"/>
    <w:rsid w:val="007E6B7E"/>
    <w:rsid w:val="007E7138"/>
    <w:rsid w:val="007E77F1"/>
    <w:rsid w:val="007E794C"/>
    <w:rsid w:val="007E7957"/>
    <w:rsid w:val="007E7D9C"/>
    <w:rsid w:val="007F0331"/>
    <w:rsid w:val="007F0556"/>
    <w:rsid w:val="007F1263"/>
    <w:rsid w:val="007F2224"/>
    <w:rsid w:val="007F31FB"/>
    <w:rsid w:val="007F5461"/>
    <w:rsid w:val="007F5DA2"/>
    <w:rsid w:val="007F66B4"/>
    <w:rsid w:val="007F6A60"/>
    <w:rsid w:val="007F73E8"/>
    <w:rsid w:val="007F7BF6"/>
    <w:rsid w:val="008044F6"/>
    <w:rsid w:val="00804A41"/>
    <w:rsid w:val="008066DA"/>
    <w:rsid w:val="0080769B"/>
    <w:rsid w:val="00810D12"/>
    <w:rsid w:val="00811C30"/>
    <w:rsid w:val="00812823"/>
    <w:rsid w:val="00812947"/>
    <w:rsid w:val="00813038"/>
    <w:rsid w:val="0081360D"/>
    <w:rsid w:val="0081418B"/>
    <w:rsid w:val="008159A2"/>
    <w:rsid w:val="00816B2B"/>
    <w:rsid w:val="00817DF0"/>
    <w:rsid w:val="008207A4"/>
    <w:rsid w:val="00821012"/>
    <w:rsid w:val="00821255"/>
    <w:rsid w:val="0082134E"/>
    <w:rsid w:val="00821A86"/>
    <w:rsid w:val="0082218A"/>
    <w:rsid w:val="00822352"/>
    <w:rsid w:val="008230A3"/>
    <w:rsid w:val="00823C2D"/>
    <w:rsid w:val="00824C52"/>
    <w:rsid w:val="00824FCE"/>
    <w:rsid w:val="008250F2"/>
    <w:rsid w:val="00825F80"/>
    <w:rsid w:val="0082675D"/>
    <w:rsid w:val="008274F7"/>
    <w:rsid w:val="0083033D"/>
    <w:rsid w:val="00830427"/>
    <w:rsid w:val="00830D85"/>
    <w:rsid w:val="00830E55"/>
    <w:rsid w:val="00830EC3"/>
    <w:rsid w:val="00832DEB"/>
    <w:rsid w:val="00833496"/>
    <w:rsid w:val="00833B58"/>
    <w:rsid w:val="00834606"/>
    <w:rsid w:val="0083493A"/>
    <w:rsid w:val="00834999"/>
    <w:rsid w:val="00834D02"/>
    <w:rsid w:val="0083677A"/>
    <w:rsid w:val="00836FF0"/>
    <w:rsid w:val="00837C77"/>
    <w:rsid w:val="00837D1A"/>
    <w:rsid w:val="00840C71"/>
    <w:rsid w:val="00840DC6"/>
    <w:rsid w:val="00840F9B"/>
    <w:rsid w:val="00842932"/>
    <w:rsid w:val="00842DEF"/>
    <w:rsid w:val="008449CA"/>
    <w:rsid w:val="00844C11"/>
    <w:rsid w:val="00845173"/>
    <w:rsid w:val="00845708"/>
    <w:rsid w:val="00847BAF"/>
    <w:rsid w:val="0085085F"/>
    <w:rsid w:val="00850F2B"/>
    <w:rsid w:val="008515F0"/>
    <w:rsid w:val="008518CF"/>
    <w:rsid w:val="00851AFC"/>
    <w:rsid w:val="008542CE"/>
    <w:rsid w:val="008545CF"/>
    <w:rsid w:val="00854688"/>
    <w:rsid w:val="0085489B"/>
    <w:rsid w:val="00854C09"/>
    <w:rsid w:val="00856666"/>
    <w:rsid w:val="00860423"/>
    <w:rsid w:val="00860993"/>
    <w:rsid w:val="00860F36"/>
    <w:rsid w:val="0086138D"/>
    <w:rsid w:val="0086198D"/>
    <w:rsid w:val="008621D0"/>
    <w:rsid w:val="008627F2"/>
    <w:rsid w:val="00862A87"/>
    <w:rsid w:val="00862ABB"/>
    <w:rsid w:val="00862E9C"/>
    <w:rsid w:val="00862F22"/>
    <w:rsid w:val="008638D8"/>
    <w:rsid w:val="00863BD1"/>
    <w:rsid w:val="00863EA4"/>
    <w:rsid w:val="0086409C"/>
    <w:rsid w:val="00864928"/>
    <w:rsid w:val="00864933"/>
    <w:rsid w:val="00864A36"/>
    <w:rsid w:val="00864BDA"/>
    <w:rsid w:val="00865525"/>
    <w:rsid w:val="00865B22"/>
    <w:rsid w:val="00867767"/>
    <w:rsid w:val="00870688"/>
    <w:rsid w:val="0087170D"/>
    <w:rsid w:val="00871E0F"/>
    <w:rsid w:val="00871E4A"/>
    <w:rsid w:val="008720B1"/>
    <w:rsid w:val="00872359"/>
    <w:rsid w:val="008724D8"/>
    <w:rsid w:val="008737A3"/>
    <w:rsid w:val="00874405"/>
    <w:rsid w:val="00875DCC"/>
    <w:rsid w:val="00876432"/>
    <w:rsid w:val="00877A66"/>
    <w:rsid w:val="00877CFB"/>
    <w:rsid w:val="00880B88"/>
    <w:rsid w:val="00882058"/>
    <w:rsid w:val="00882217"/>
    <w:rsid w:val="0088304A"/>
    <w:rsid w:val="008833E2"/>
    <w:rsid w:val="008839F7"/>
    <w:rsid w:val="00883FD9"/>
    <w:rsid w:val="0088545D"/>
    <w:rsid w:val="00885BE0"/>
    <w:rsid w:val="00886751"/>
    <w:rsid w:val="00887755"/>
    <w:rsid w:val="00887782"/>
    <w:rsid w:val="00887955"/>
    <w:rsid w:val="00890544"/>
    <w:rsid w:val="00891588"/>
    <w:rsid w:val="00891D92"/>
    <w:rsid w:val="00892567"/>
    <w:rsid w:val="00892845"/>
    <w:rsid w:val="00892FF7"/>
    <w:rsid w:val="00893988"/>
    <w:rsid w:val="00893E2E"/>
    <w:rsid w:val="0089479B"/>
    <w:rsid w:val="00895560"/>
    <w:rsid w:val="0089568B"/>
    <w:rsid w:val="00895BF6"/>
    <w:rsid w:val="00896930"/>
    <w:rsid w:val="008A0B07"/>
    <w:rsid w:val="008A0F08"/>
    <w:rsid w:val="008A1AE7"/>
    <w:rsid w:val="008A2AE5"/>
    <w:rsid w:val="008A3561"/>
    <w:rsid w:val="008A4117"/>
    <w:rsid w:val="008A4F16"/>
    <w:rsid w:val="008A4FDE"/>
    <w:rsid w:val="008A54E8"/>
    <w:rsid w:val="008A5903"/>
    <w:rsid w:val="008A641D"/>
    <w:rsid w:val="008A670E"/>
    <w:rsid w:val="008A6773"/>
    <w:rsid w:val="008A71DC"/>
    <w:rsid w:val="008A73E4"/>
    <w:rsid w:val="008B072B"/>
    <w:rsid w:val="008B0A3F"/>
    <w:rsid w:val="008B0F1F"/>
    <w:rsid w:val="008B15B1"/>
    <w:rsid w:val="008B19F8"/>
    <w:rsid w:val="008B1A43"/>
    <w:rsid w:val="008B1FC2"/>
    <w:rsid w:val="008B2666"/>
    <w:rsid w:val="008B3FF6"/>
    <w:rsid w:val="008B420F"/>
    <w:rsid w:val="008B45E7"/>
    <w:rsid w:val="008B46BA"/>
    <w:rsid w:val="008B4CCC"/>
    <w:rsid w:val="008B5B31"/>
    <w:rsid w:val="008B699B"/>
    <w:rsid w:val="008B72DB"/>
    <w:rsid w:val="008B7A37"/>
    <w:rsid w:val="008C03FA"/>
    <w:rsid w:val="008C0FB9"/>
    <w:rsid w:val="008C1752"/>
    <w:rsid w:val="008C2DD8"/>
    <w:rsid w:val="008C2E2D"/>
    <w:rsid w:val="008C4F4E"/>
    <w:rsid w:val="008C5D91"/>
    <w:rsid w:val="008C5EE7"/>
    <w:rsid w:val="008C607D"/>
    <w:rsid w:val="008C7E62"/>
    <w:rsid w:val="008D0BB9"/>
    <w:rsid w:val="008D0C77"/>
    <w:rsid w:val="008D10D5"/>
    <w:rsid w:val="008D1625"/>
    <w:rsid w:val="008D195A"/>
    <w:rsid w:val="008D1A6C"/>
    <w:rsid w:val="008D1E8C"/>
    <w:rsid w:val="008D25ED"/>
    <w:rsid w:val="008D285F"/>
    <w:rsid w:val="008D43D7"/>
    <w:rsid w:val="008D4549"/>
    <w:rsid w:val="008D4AA2"/>
    <w:rsid w:val="008D569F"/>
    <w:rsid w:val="008D56A5"/>
    <w:rsid w:val="008D5D50"/>
    <w:rsid w:val="008D5D7F"/>
    <w:rsid w:val="008D69EC"/>
    <w:rsid w:val="008D6E36"/>
    <w:rsid w:val="008D76DA"/>
    <w:rsid w:val="008D77F6"/>
    <w:rsid w:val="008D7D5B"/>
    <w:rsid w:val="008D7FFD"/>
    <w:rsid w:val="008E0529"/>
    <w:rsid w:val="008E0AE9"/>
    <w:rsid w:val="008E12BC"/>
    <w:rsid w:val="008E1AD8"/>
    <w:rsid w:val="008E1B63"/>
    <w:rsid w:val="008E1F81"/>
    <w:rsid w:val="008E2AEE"/>
    <w:rsid w:val="008E2EFD"/>
    <w:rsid w:val="008E3056"/>
    <w:rsid w:val="008E317C"/>
    <w:rsid w:val="008E38B1"/>
    <w:rsid w:val="008E406C"/>
    <w:rsid w:val="008E41B3"/>
    <w:rsid w:val="008E43EF"/>
    <w:rsid w:val="008E471D"/>
    <w:rsid w:val="008E4E3A"/>
    <w:rsid w:val="008E54FF"/>
    <w:rsid w:val="008E6219"/>
    <w:rsid w:val="008E635A"/>
    <w:rsid w:val="008E6373"/>
    <w:rsid w:val="008E692D"/>
    <w:rsid w:val="008E71DC"/>
    <w:rsid w:val="008E7728"/>
    <w:rsid w:val="008E790B"/>
    <w:rsid w:val="008E7F71"/>
    <w:rsid w:val="008F00C0"/>
    <w:rsid w:val="008F0FEF"/>
    <w:rsid w:val="008F1F05"/>
    <w:rsid w:val="008F313B"/>
    <w:rsid w:val="008F379C"/>
    <w:rsid w:val="008F3AE6"/>
    <w:rsid w:val="008F4470"/>
    <w:rsid w:val="008F4E27"/>
    <w:rsid w:val="008F546D"/>
    <w:rsid w:val="008F5B58"/>
    <w:rsid w:val="008F5CC0"/>
    <w:rsid w:val="008F62D3"/>
    <w:rsid w:val="008F6976"/>
    <w:rsid w:val="008F6ADE"/>
    <w:rsid w:val="008F7CD3"/>
    <w:rsid w:val="00900B76"/>
    <w:rsid w:val="00900FD9"/>
    <w:rsid w:val="009010FA"/>
    <w:rsid w:val="009038E0"/>
    <w:rsid w:val="00903941"/>
    <w:rsid w:val="009039D4"/>
    <w:rsid w:val="00904293"/>
    <w:rsid w:val="009042A8"/>
    <w:rsid w:val="0090492D"/>
    <w:rsid w:val="00904C9C"/>
    <w:rsid w:val="00905357"/>
    <w:rsid w:val="009057E0"/>
    <w:rsid w:val="00905CC8"/>
    <w:rsid w:val="00905FC8"/>
    <w:rsid w:val="00906793"/>
    <w:rsid w:val="009068C8"/>
    <w:rsid w:val="0090764A"/>
    <w:rsid w:val="00907BC2"/>
    <w:rsid w:val="0091059E"/>
    <w:rsid w:val="009105ED"/>
    <w:rsid w:val="00911D2B"/>
    <w:rsid w:val="0091460C"/>
    <w:rsid w:val="0091464B"/>
    <w:rsid w:val="009146CF"/>
    <w:rsid w:val="009158A6"/>
    <w:rsid w:val="00915CD5"/>
    <w:rsid w:val="009167C9"/>
    <w:rsid w:val="00917048"/>
    <w:rsid w:val="00917A73"/>
    <w:rsid w:val="00917D2D"/>
    <w:rsid w:val="00920B85"/>
    <w:rsid w:val="009214DE"/>
    <w:rsid w:val="00922381"/>
    <w:rsid w:val="00923552"/>
    <w:rsid w:val="0092450D"/>
    <w:rsid w:val="0092477A"/>
    <w:rsid w:val="00924989"/>
    <w:rsid w:val="0092569C"/>
    <w:rsid w:val="009276D3"/>
    <w:rsid w:val="009302CA"/>
    <w:rsid w:val="00930419"/>
    <w:rsid w:val="00931FDD"/>
    <w:rsid w:val="009329E9"/>
    <w:rsid w:val="00932ECD"/>
    <w:rsid w:val="00933252"/>
    <w:rsid w:val="009333FB"/>
    <w:rsid w:val="00933C70"/>
    <w:rsid w:val="009346AF"/>
    <w:rsid w:val="009346E9"/>
    <w:rsid w:val="00934D22"/>
    <w:rsid w:val="0093512E"/>
    <w:rsid w:val="00935175"/>
    <w:rsid w:val="009366B7"/>
    <w:rsid w:val="0093717C"/>
    <w:rsid w:val="009407AD"/>
    <w:rsid w:val="00940EB1"/>
    <w:rsid w:val="00941889"/>
    <w:rsid w:val="00941E3B"/>
    <w:rsid w:val="009421D5"/>
    <w:rsid w:val="009440E1"/>
    <w:rsid w:val="009445C0"/>
    <w:rsid w:val="00944C2A"/>
    <w:rsid w:val="009456C2"/>
    <w:rsid w:val="009457D2"/>
    <w:rsid w:val="00946D5B"/>
    <w:rsid w:val="00947309"/>
    <w:rsid w:val="009473AE"/>
    <w:rsid w:val="00947929"/>
    <w:rsid w:val="0095027D"/>
    <w:rsid w:val="00951658"/>
    <w:rsid w:val="00951E9B"/>
    <w:rsid w:val="00951F6A"/>
    <w:rsid w:val="00953765"/>
    <w:rsid w:val="009541CD"/>
    <w:rsid w:val="0095469A"/>
    <w:rsid w:val="00954807"/>
    <w:rsid w:val="00954DAD"/>
    <w:rsid w:val="00954E99"/>
    <w:rsid w:val="00954EF4"/>
    <w:rsid w:val="00955182"/>
    <w:rsid w:val="009555F5"/>
    <w:rsid w:val="00955A6A"/>
    <w:rsid w:val="00956464"/>
    <w:rsid w:val="00957315"/>
    <w:rsid w:val="00957D26"/>
    <w:rsid w:val="009614AD"/>
    <w:rsid w:val="009615F7"/>
    <w:rsid w:val="00961994"/>
    <w:rsid w:val="00961A97"/>
    <w:rsid w:val="00961D29"/>
    <w:rsid w:val="00962597"/>
    <w:rsid w:val="009631C1"/>
    <w:rsid w:val="00964497"/>
    <w:rsid w:val="00964B6A"/>
    <w:rsid w:val="00967735"/>
    <w:rsid w:val="0096780D"/>
    <w:rsid w:val="0096797F"/>
    <w:rsid w:val="00967CC3"/>
    <w:rsid w:val="00971122"/>
    <w:rsid w:val="00972A1E"/>
    <w:rsid w:val="00973F01"/>
    <w:rsid w:val="00974299"/>
    <w:rsid w:val="00974382"/>
    <w:rsid w:val="00974900"/>
    <w:rsid w:val="009758C2"/>
    <w:rsid w:val="0097655F"/>
    <w:rsid w:val="00977720"/>
    <w:rsid w:val="009779B5"/>
    <w:rsid w:val="00980C96"/>
    <w:rsid w:val="0098118A"/>
    <w:rsid w:val="0098192B"/>
    <w:rsid w:val="00982100"/>
    <w:rsid w:val="00982F91"/>
    <w:rsid w:val="0098363C"/>
    <w:rsid w:val="00985233"/>
    <w:rsid w:val="00985998"/>
    <w:rsid w:val="0099001C"/>
    <w:rsid w:val="009901E8"/>
    <w:rsid w:val="00990C39"/>
    <w:rsid w:val="009910E9"/>
    <w:rsid w:val="00991252"/>
    <w:rsid w:val="0099186E"/>
    <w:rsid w:val="00991B7C"/>
    <w:rsid w:val="00992298"/>
    <w:rsid w:val="00992E23"/>
    <w:rsid w:val="0099376B"/>
    <w:rsid w:val="0099402F"/>
    <w:rsid w:val="00994E4C"/>
    <w:rsid w:val="00995512"/>
    <w:rsid w:val="00995994"/>
    <w:rsid w:val="00996577"/>
    <w:rsid w:val="0099668C"/>
    <w:rsid w:val="0099691C"/>
    <w:rsid w:val="0099709C"/>
    <w:rsid w:val="00997D01"/>
    <w:rsid w:val="009A0BB9"/>
    <w:rsid w:val="009A0FEA"/>
    <w:rsid w:val="009A13FB"/>
    <w:rsid w:val="009A1F43"/>
    <w:rsid w:val="009A2B5F"/>
    <w:rsid w:val="009A4514"/>
    <w:rsid w:val="009A46B8"/>
    <w:rsid w:val="009A5169"/>
    <w:rsid w:val="009A524C"/>
    <w:rsid w:val="009A5329"/>
    <w:rsid w:val="009A54AF"/>
    <w:rsid w:val="009A578C"/>
    <w:rsid w:val="009A6150"/>
    <w:rsid w:val="009A643A"/>
    <w:rsid w:val="009A7016"/>
    <w:rsid w:val="009A7567"/>
    <w:rsid w:val="009A782F"/>
    <w:rsid w:val="009B0964"/>
    <w:rsid w:val="009B0A2D"/>
    <w:rsid w:val="009B0C72"/>
    <w:rsid w:val="009B159D"/>
    <w:rsid w:val="009B196A"/>
    <w:rsid w:val="009B1DD5"/>
    <w:rsid w:val="009B2019"/>
    <w:rsid w:val="009B238E"/>
    <w:rsid w:val="009B24F8"/>
    <w:rsid w:val="009B2EA8"/>
    <w:rsid w:val="009B2F6E"/>
    <w:rsid w:val="009B35FC"/>
    <w:rsid w:val="009B442B"/>
    <w:rsid w:val="009B4BB8"/>
    <w:rsid w:val="009B4CE2"/>
    <w:rsid w:val="009B5675"/>
    <w:rsid w:val="009B59BC"/>
    <w:rsid w:val="009B6BA7"/>
    <w:rsid w:val="009B6CAF"/>
    <w:rsid w:val="009B6CCD"/>
    <w:rsid w:val="009B6ECB"/>
    <w:rsid w:val="009B7410"/>
    <w:rsid w:val="009B7EF8"/>
    <w:rsid w:val="009C005B"/>
    <w:rsid w:val="009C12E8"/>
    <w:rsid w:val="009C1ED4"/>
    <w:rsid w:val="009C3637"/>
    <w:rsid w:val="009C38C2"/>
    <w:rsid w:val="009C4AC8"/>
    <w:rsid w:val="009C5583"/>
    <w:rsid w:val="009C5C4D"/>
    <w:rsid w:val="009C6349"/>
    <w:rsid w:val="009C69EB"/>
    <w:rsid w:val="009C6A3F"/>
    <w:rsid w:val="009C7430"/>
    <w:rsid w:val="009C779E"/>
    <w:rsid w:val="009D228C"/>
    <w:rsid w:val="009D2355"/>
    <w:rsid w:val="009D2507"/>
    <w:rsid w:val="009D2768"/>
    <w:rsid w:val="009D388A"/>
    <w:rsid w:val="009D3F88"/>
    <w:rsid w:val="009D4711"/>
    <w:rsid w:val="009D48D4"/>
    <w:rsid w:val="009D568A"/>
    <w:rsid w:val="009D5748"/>
    <w:rsid w:val="009D58B4"/>
    <w:rsid w:val="009D598E"/>
    <w:rsid w:val="009D5BDB"/>
    <w:rsid w:val="009D6879"/>
    <w:rsid w:val="009D7A5D"/>
    <w:rsid w:val="009E00D5"/>
    <w:rsid w:val="009E0F5C"/>
    <w:rsid w:val="009E26C8"/>
    <w:rsid w:val="009E2AAC"/>
    <w:rsid w:val="009E2C9B"/>
    <w:rsid w:val="009E3E5E"/>
    <w:rsid w:val="009E3FA9"/>
    <w:rsid w:val="009E3FE5"/>
    <w:rsid w:val="009E4EE8"/>
    <w:rsid w:val="009E6D69"/>
    <w:rsid w:val="009F06DE"/>
    <w:rsid w:val="009F1146"/>
    <w:rsid w:val="009F14F0"/>
    <w:rsid w:val="009F17A1"/>
    <w:rsid w:val="009F29F6"/>
    <w:rsid w:val="009F36FE"/>
    <w:rsid w:val="009F4277"/>
    <w:rsid w:val="009F4EC1"/>
    <w:rsid w:val="009F7238"/>
    <w:rsid w:val="009F7F02"/>
    <w:rsid w:val="00A00C7A"/>
    <w:rsid w:val="00A00CBD"/>
    <w:rsid w:val="00A012C4"/>
    <w:rsid w:val="00A01952"/>
    <w:rsid w:val="00A01EE8"/>
    <w:rsid w:val="00A01F65"/>
    <w:rsid w:val="00A02264"/>
    <w:rsid w:val="00A0259C"/>
    <w:rsid w:val="00A027DF"/>
    <w:rsid w:val="00A03534"/>
    <w:rsid w:val="00A03584"/>
    <w:rsid w:val="00A036C6"/>
    <w:rsid w:val="00A042F4"/>
    <w:rsid w:val="00A061CF"/>
    <w:rsid w:val="00A074B5"/>
    <w:rsid w:val="00A07821"/>
    <w:rsid w:val="00A07A5C"/>
    <w:rsid w:val="00A07E31"/>
    <w:rsid w:val="00A07E6E"/>
    <w:rsid w:val="00A10509"/>
    <w:rsid w:val="00A10A02"/>
    <w:rsid w:val="00A11CCC"/>
    <w:rsid w:val="00A12A54"/>
    <w:rsid w:val="00A131F6"/>
    <w:rsid w:val="00A1376D"/>
    <w:rsid w:val="00A13F2C"/>
    <w:rsid w:val="00A14687"/>
    <w:rsid w:val="00A14714"/>
    <w:rsid w:val="00A14781"/>
    <w:rsid w:val="00A15CF8"/>
    <w:rsid w:val="00A162CA"/>
    <w:rsid w:val="00A16708"/>
    <w:rsid w:val="00A17780"/>
    <w:rsid w:val="00A17782"/>
    <w:rsid w:val="00A22333"/>
    <w:rsid w:val="00A2262F"/>
    <w:rsid w:val="00A233EC"/>
    <w:rsid w:val="00A2367B"/>
    <w:rsid w:val="00A237DC"/>
    <w:rsid w:val="00A2443A"/>
    <w:rsid w:val="00A24AF0"/>
    <w:rsid w:val="00A24DA9"/>
    <w:rsid w:val="00A25DB2"/>
    <w:rsid w:val="00A27EB3"/>
    <w:rsid w:val="00A3017F"/>
    <w:rsid w:val="00A301F6"/>
    <w:rsid w:val="00A31D7B"/>
    <w:rsid w:val="00A3277D"/>
    <w:rsid w:val="00A32A10"/>
    <w:rsid w:val="00A332C0"/>
    <w:rsid w:val="00A332CF"/>
    <w:rsid w:val="00A33B0A"/>
    <w:rsid w:val="00A34011"/>
    <w:rsid w:val="00A34F1D"/>
    <w:rsid w:val="00A35735"/>
    <w:rsid w:val="00A36392"/>
    <w:rsid w:val="00A3649E"/>
    <w:rsid w:val="00A37240"/>
    <w:rsid w:val="00A37962"/>
    <w:rsid w:val="00A37DFB"/>
    <w:rsid w:val="00A37E54"/>
    <w:rsid w:val="00A37FC0"/>
    <w:rsid w:val="00A40251"/>
    <w:rsid w:val="00A41332"/>
    <w:rsid w:val="00A41E07"/>
    <w:rsid w:val="00A42309"/>
    <w:rsid w:val="00A42736"/>
    <w:rsid w:val="00A42CDB"/>
    <w:rsid w:val="00A4310C"/>
    <w:rsid w:val="00A43415"/>
    <w:rsid w:val="00A4497B"/>
    <w:rsid w:val="00A45864"/>
    <w:rsid w:val="00A45D32"/>
    <w:rsid w:val="00A4650F"/>
    <w:rsid w:val="00A46551"/>
    <w:rsid w:val="00A47B82"/>
    <w:rsid w:val="00A505A4"/>
    <w:rsid w:val="00A50E45"/>
    <w:rsid w:val="00A51002"/>
    <w:rsid w:val="00A512BB"/>
    <w:rsid w:val="00A513DA"/>
    <w:rsid w:val="00A51C97"/>
    <w:rsid w:val="00A51FE2"/>
    <w:rsid w:val="00A53268"/>
    <w:rsid w:val="00A53ACD"/>
    <w:rsid w:val="00A552BD"/>
    <w:rsid w:val="00A55FB9"/>
    <w:rsid w:val="00A55FF9"/>
    <w:rsid w:val="00A56715"/>
    <w:rsid w:val="00A56AA8"/>
    <w:rsid w:val="00A57B8F"/>
    <w:rsid w:val="00A57C5C"/>
    <w:rsid w:val="00A609C6"/>
    <w:rsid w:val="00A60E03"/>
    <w:rsid w:val="00A6173A"/>
    <w:rsid w:val="00A61888"/>
    <w:rsid w:val="00A61FAA"/>
    <w:rsid w:val="00A626DA"/>
    <w:rsid w:val="00A62950"/>
    <w:rsid w:val="00A62CA8"/>
    <w:rsid w:val="00A63482"/>
    <w:rsid w:val="00A6400B"/>
    <w:rsid w:val="00A64046"/>
    <w:rsid w:val="00A64B48"/>
    <w:rsid w:val="00A64E47"/>
    <w:rsid w:val="00A650B7"/>
    <w:rsid w:val="00A65450"/>
    <w:rsid w:val="00A657C9"/>
    <w:rsid w:val="00A664FE"/>
    <w:rsid w:val="00A66C65"/>
    <w:rsid w:val="00A67488"/>
    <w:rsid w:val="00A70082"/>
    <w:rsid w:val="00A701D1"/>
    <w:rsid w:val="00A70776"/>
    <w:rsid w:val="00A71028"/>
    <w:rsid w:val="00A71358"/>
    <w:rsid w:val="00A71B8D"/>
    <w:rsid w:val="00A725C6"/>
    <w:rsid w:val="00A7264D"/>
    <w:rsid w:val="00A72717"/>
    <w:rsid w:val="00A72FB4"/>
    <w:rsid w:val="00A73860"/>
    <w:rsid w:val="00A73BB7"/>
    <w:rsid w:val="00A73C23"/>
    <w:rsid w:val="00A753CD"/>
    <w:rsid w:val="00A762F6"/>
    <w:rsid w:val="00A764F3"/>
    <w:rsid w:val="00A77038"/>
    <w:rsid w:val="00A772D3"/>
    <w:rsid w:val="00A77512"/>
    <w:rsid w:val="00A80039"/>
    <w:rsid w:val="00A80915"/>
    <w:rsid w:val="00A80E9F"/>
    <w:rsid w:val="00A81BE8"/>
    <w:rsid w:val="00A81E44"/>
    <w:rsid w:val="00A8229A"/>
    <w:rsid w:val="00A82CA6"/>
    <w:rsid w:val="00A834F9"/>
    <w:rsid w:val="00A83C90"/>
    <w:rsid w:val="00A83F8F"/>
    <w:rsid w:val="00A85441"/>
    <w:rsid w:val="00A8603A"/>
    <w:rsid w:val="00A867DB"/>
    <w:rsid w:val="00A9059A"/>
    <w:rsid w:val="00A90619"/>
    <w:rsid w:val="00A90F6E"/>
    <w:rsid w:val="00A91909"/>
    <w:rsid w:val="00A91F9F"/>
    <w:rsid w:val="00A92AF6"/>
    <w:rsid w:val="00A92BC6"/>
    <w:rsid w:val="00A938D0"/>
    <w:rsid w:val="00A9391F"/>
    <w:rsid w:val="00A94939"/>
    <w:rsid w:val="00A94E39"/>
    <w:rsid w:val="00A9503A"/>
    <w:rsid w:val="00A957EB"/>
    <w:rsid w:val="00A95F48"/>
    <w:rsid w:val="00A968DC"/>
    <w:rsid w:val="00A971C1"/>
    <w:rsid w:val="00AA03FA"/>
    <w:rsid w:val="00AA104B"/>
    <w:rsid w:val="00AA194F"/>
    <w:rsid w:val="00AA2E38"/>
    <w:rsid w:val="00AA3DF4"/>
    <w:rsid w:val="00AA477E"/>
    <w:rsid w:val="00AA4B70"/>
    <w:rsid w:val="00AA4C34"/>
    <w:rsid w:val="00AA51F5"/>
    <w:rsid w:val="00AA5CD3"/>
    <w:rsid w:val="00AA642F"/>
    <w:rsid w:val="00AA695C"/>
    <w:rsid w:val="00AB0468"/>
    <w:rsid w:val="00AB1258"/>
    <w:rsid w:val="00AB1540"/>
    <w:rsid w:val="00AB25A7"/>
    <w:rsid w:val="00AB2899"/>
    <w:rsid w:val="00AB2B12"/>
    <w:rsid w:val="00AB2B41"/>
    <w:rsid w:val="00AB31E4"/>
    <w:rsid w:val="00AB3C1B"/>
    <w:rsid w:val="00AB3CF3"/>
    <w:rsid w:val="00AB4A5C"/>
    <w:rsid w:val="00AB5EF6"/>
    <w:rsid w:val="00AB65E3"/>
    <w:rsid w:val="00AB6BFF"/>
    <w:rsid w:val="00AB6EF4"/>
    <w:rsid w:val="00AB7707"/>
    <w:rsid w:val="00AC04AD"/>
    <w:rsid w:val="00AC0504"/>
    <w:rsid w:val="00AC1204"/>
    <w:rsid w:val="00AC2D20"/>
    <w:rsid w:val="00AC327A"/>
    <w:rsid w:val="00AC48E6"/>
    <w:rsid w:val="00AC5033"/>
    <w:rsid w:val="00AC6104"/>
    <w:rsid w:val="00AC64AD"/>
    <w:rsid w:val="00AC6871"/>
    <w:rsid w:val="00AC751D"/>
    <w:rsid w:val="00AC75DB"/>
    <w:rsid w:val="00AD0AB3"/>
    <w:rsid w:val="00AD0B0B"/>
    <w:rsid w:val="00AD17EA"/>
    <w:rsid w:val="00AD26A2"/>
    <w:rsid w:val="00AD2F8B"/>
    <w:rsid w:val="00AD311D"/>
    <w:rsid w:val="00AD32E4"/>
    <w:rsid w:val="00AD348D"/>
    <w:rsid w:val="00AD3808"/>
    <w:rsid w:val="00AD3C85"/>
    <w:rsid w:val="00AD3FCB"/>
    <w:rsid w:val="00AD696D"/>
    <w:rsid w:val="00AD7159"/>
    <w:rsid w:val="00AD7888"/>
    <w:rsid w:val="00AE1675"/>
    <w:rsid w:val="00AE1760"/>
    <w:rsid w:val="00AE177E"/>
    <w:rsid w:val="00AE1971"/>
    <w:rsid w:val="00AE1E4B"/>
    <w:rsid w:val="00AE20F5"/>
    <w:rsid w:val="00AE2AF5"/>
    <w:rsid w:val="00AE2C94"/>
    <w:rsid w:val="00AE2E17"/>
    <w:rsid w:val="00AE396A"/>
    <w:rsid w:val="00AE4EEE"/>
    <w:rsid w:val="00AE53C5"/>
    <w:rsid w:val="00AE58A3"/>
    <w:rsid w:val="00AE5C50"/>
    <w:rsid w:val="00AE5D01"/>
    <w:rsid w:val="00AE6B19"/>
    <w:rsid w:val="00AE7DDF"/>
    <w:rsid w:val="00AF03A4"/>
    <w:rsid w:val="00AF0A99"/>
    <w:rsid w:val="00AF0B74"/>
    <w:rsid w:val="00AF1266"/>
    <w:rsid w:val="00AF158A"/>
    <w:rsid w:val="00AF1FF6"/>
    <w:rsid w:val="00AF20EE"/>
    <w:rsid w:val="00AF31F8"/>
    <w:rsid w:val="00AF3563"/>
    <w:rsid w:val="00AF37E4"/>
    <w:rsid w:val="00AF3F91"/>
    <w:rsid w:val="00AF50A9"/>
    <w:rsid w:val="00AF57B0"/>
    <w:rsid w:val="00AF5BD8"/>
    <w:rsid w:val="00AF6033"/>
    <w:rsid w:val="00AF606F"/>
    <w:rsid w:val="00AF7289"/>
    <w:rsid w:val="00AF7D62"/>
    <w:rsid w:val="00AF7E38"/>
    <w:rsid w:val="00B00970"/>
    <w:rsid w:val="00B01EC3"/>
    <w:rsid w:val="00B0215E"/>
    <w:rsid w:val="00B02CE6"/>
    <w:rsid w:val="00B02E70"/>
    <w:rsid w:val="00B03045"/>
    <w:rsid w:val="00B0354A"/>
    <w:rsid w:val="00B036F2"/>
    <w:rsid w:val="00B042F7"/>
    <w:rsid w:val="00B04959"/>
    <w:rsid w:val="00B05C07"/>
    <w:rsid w:val="00B06069"/>
    <w:rsid w:val="00B063F1"/>
    <w:rsid w:val="00B07054"/>
    <w:rsid w:val="00B076C4"/>
    <w:rsid w:val="00B07C55"/>
    <w:rsid w:val="00B07E84"/>
    <w:rsid w:val="00B1082D"/>
    <w:rsid w:val="00B1132D"/>
    <w:rsid w:val="00B121E8"/>
    <w:rsid w:val="00B1254E"/>
    <w:rsid w:val="00B12B0B"/>
    <w:rsid w:val="00B1349B"/>
    <w:rsid w:val="00B1383A"/>
    <w:rsid w:val="00B14C7C"/>
    <w:rsid w:val="00B14EDC"/>
    <w:rsid w:val="00B152A8"/>
    <w:rsid w:val="00B1563D"/>
    <w:rsid w:val="00B16341"/>
    <w:rsid w:val="00B17D8D"/>
    <w:rsid w:val="00B20028"/>
    <w:rsid w:val="00B20250"/>
    <w:rsid w:val="00B225BA"/>
    <w:rsid w:val="00B225F1"/>
    <w:rsid w:val="00B22F65"/>
    <w:rsid w:val="00B236FB"/>
    <w:rsid w:val="00B23979"/>
    <w:rsid w:val="00B24910"/>
    <w:rsid w:val="00B25006"/>
    <w:rsid w:val="00B253EA"/>
    <w:rsid w:val="00B26631"/>
    <w:rsid w:val="00B26969"/>
    <w:rsid w:val="00B269B1"/>
    <w:rsid w:val="00B269DD"/>
    <w:rsid w:val="00B26B39"/>
    <w:rsid w:val="00B3047B"/>
    <w:rsid w:val="00B3238C"/>
    <w:rsid w:val="00B3243F"/>
    <w:rsid w:val="00B3265F"/>
    <w:rsid w:val="00B32F14"/>
    <w:rsid w:val="00B330E0"/>
    <w:rsid w:val="00B33436"/>
    <w:rsid w:val="00B34ECB"/>
    <w:rsid w:val="00B363B9"/>
    <w:rsid w:val="00B36DA0"/>
    <w:rsid w:val="00B377D9"/>
    <w:rsid w:val="00B37D24"/>
    <w:rsid w:val="00B37F82"/>
    <w:rsid w:val="00B40092"/>
    <w:rsid w:val="00B40271"/>
    <w:rsid w:val="00B40EA9"/>
    <w:rsid w:val="00B43426"/>
    <w:rsid w:val="00B43826"/>
    <w:rsid w:val="00B43A94"/>
    <w:rsid w:val="00B43B10"/>
    <w:rsid w:val="00B43F0E"/>
    <w:rsid w:val="00B44151"/>
    <w:rsid w:val="00B44EC0"/>
    <w:rsid w:val="00B451CA"/>
    <w:rsid w:val="00B454BA"/>
    <w:rsid w:val="00B45891"/>
    <w:rsid w:val="00B46289"/>
    <w:rsid w:val="00B46487"/>
    <w:rsid w:val="00B466C0"/>
    <w:rsid w:val="00B469B5"/>
    <w:rsid w:val="00B46A8D"/>
    <w:rsid w:val="00B47019"/>
    <w:rsid w:val="00B47B83"/>
    <w:rsid w:val="00B47E52"/>
    <w:rsid w:val="00B50408"/>
    <w:rsid w:val="00B50472"/>
    <w:rsid w:val="00B50B75"/>
    <w:rsid w:val="00B50E8A"/>
    <w:rsid w:val="00B513DB"/>
    <w:rsid w:val="00B51BA2"/>
    <w:rsid w:val="00B51C2B"/>
    <w:rsid w:val="00B51D31"/>
    <w:rsid w:val="00B51FC5"/>
    <w:rsid w:val="00B52296"/>
    <w:rsid w:val="00B529D2"/>
    <w:rsid w:val="00B53F8F"/>
    <w:rsid w:val="00B55691"/>
    <w:rsid w:val="00B5611D"/>
    <w:rsid w:val="00B56DFD"/>
    <w:rsid w:val="00B576EB"/>
    <w:rsid w:val="00B601D7"/>
    <w:rsid w:val="00B623AB"/>
    <w:rsid w:val="00B62C84"/>
    <w:rsid w:val="00B64901"/>
    <w:rsid w:val="00B65472"/>
    <w:rsid w:val="00B65B68"/>
    <w:rsid w:val="00B66CC8"/>
    <w:rsid w:val="00B707CA"/>
    <w:rsid w:val="00B71C83"/>
    <w:rsid w:val="00B72560"/>
    <w:rsid w:val="00B738A4"/>
    <w:rsid w:val="00B7614A"/>
    <w:rsid w:val="00B76468"/>
    <w:rsid w:val="00B76C9F"/>
    <w:rsid w:val="00B76F53"/>
    <w:rsid w:val="00B7768E"/>
    <w:rsid w:val="00B778B3"/>
    <w:rsid w:val="00B77CF3"/>
    <w:rsid w:val="00B80214"/>
    <w:rsid w:val="00B80868"/>
    <w:rsid w:val="00B80EE0"/>
    <w:rsid w:val="00B811AE"/>
    <w:rsid w:val="00B83813"/>
    <w:rsid w:val="00B83E10"/>
    <w:rsid w:val="00B847FF"/>
    <w:rsid w:val="00B86304"/>
    <w:rsid w:val="00B8691B"/>
    <w:rsid w:val="00B86C5A"/>
    <w:rsid w:val="00B8786F"/>
    <w:rsid w:val="00B90380"/>
    <w:rsid w:val="00B920C2"/>
    <w:rsid w:val="00B929EF"/>
    <w:rsid w:val="00B93637"/>
    <w:rsid w:val="00B9363B"/>
    <w:rsid w:val="00B94462"/>
    <w:rsid w:val="00B955A3"/>
    <w:rsid w:val="00B95F5F"/>
    <w:rsid w:val="00B95FB3"/>
    <w:rsid w:val="00B962BF"/>
    <w:rsid w:val="00B96570"/>
    <w:rsid w:val="00B96729"/>
    <w:rsid w:val="00B96E2F"/>
    <w:rsid w:val="00BA0104"/>
    <w:rsid w:val="00BA042D"/>
    <w:rsid w:val="00BA0A0A"/>
    <w:rsid w:val="00BA0D7E"/>
    <w:rsid w:val="00BA16D8"/>
    <w:rsid w:val="00BA2A92"/>
    <w:rsid w:val="00BA2E5D"/>
    <w:rsid w:val="00BA2FCD"/>
    <w:rsid w:val="00BA595B"/>
    <w:rsid w:val="00BA5BB8"/>
    <w:rsid w:val="00BA6FB4"/>
    <w:rsid w:val="00BA750D"/>
    <w:rsid w:val="00BB1A2C"/>
    <w:rsid w:val="00BB1C5D"/>
    <w:rsid w:val="00BB2164"/>
    <w:rsid w:val="00BB27D4"/>
    <w:rsid w:val="00BB2B87"/>
    <w:rsid w:val="00BB2DD5"/>
    <w:rsid w:val="00BB3103"/>
    <w:rsid w:val="00BB3B24"/>
    <w:rsid w:val="00BB3B41"/>
    <w:rsid w:val="00BB3DEE"/>
    <w:rsid w:val="00BB49E7"/>
    <w:rsid w:val="00BB4DD7"/>
    <w:rsid w:val="00BB5C94"/>
    <w:rsid w:val="00BB6611"/>
    <w:rsid w:val="00BB6CB5"/>
    <w:rsid w:val="00BC054C"/>
    <w:rsid w:val="00BC1561"/>
    <w:rsid w:val="00BC191B"/>
    <w:rsid w:val="00BC1C99"/>
    <w:rsid w:val="00BC2992"/>
    <w:rsid w:val="00BC29F3"/>
    <w:rsid w:val="00BC3E4A"/>
    <w:rsid w:val="00BC44BC"/>
    <w:rsid w:val="00BC453D"/>
    <w:rsid w:val="00BC4A4C"/>
    <w:rsid w:val="00BC5825"/>
    <w:rsid w:val="00BC5846"/>
    <w:rsid w:val="00BC6867"/>
    <w:rsid w:val="00BC6DD1"/>
    <w:rsid w:val="00BC6EB3"/>
    <w:rsid w:val="00BC7929"/>
    <w:rsid w:val="00BC7DE7"/>
    <w:rsid w:val="00BD25BE"/>
    <w:rsid w:val="00BD3286"/>
    <w:rsid w:val="00BD32B4"/>
    <w:rsid w:val="00BD3CF2"/>
    <w:rsid w:val="00BD4513"/>
    <w:rsid w:val="00BD61DF"/>
    <w:rsid w:val="00BD6AF6"/>
    <w:rsid w:val="00BD7445"/>
    <w:rsid w:val="00BE0B34"/>
    <w:rsid w:val="00BE265C"/>
    <w:rsid w:val="00BE2BB1"/>
    <w:rsid w:val="00BE362D"/>
    <w:rsid w:val="00BE386E"/>
    <w:rsid w:val="00BE41E4"/>
    <w:rsid w:val="00BE47B2"/>
    <w:rsid w:val="00BE6172"/>
    <w:rsid w:val="00BE61F9"/>
    <w:rsid w:val="00BE6402"/>
    <w:rsid w:val="00BE6E3F"/>
    <w:rsid w:val="00BF01C5"/>
    <w:rsid w:val="00BF04DD"/>
    <w:rsid w:val="00BF0F10"/>
    <w:rsid w:val="00BF1027"/>
    <w:rsid w:val="00BF16E5"/>
    <w:rsid w:val="00BF2346"/>
    <w:rsid w:val="00BF23BC"/>
    <w:rsid w:val="00BF24F8"/>
    <w:rsid w:val="00BF35AC"/>
    <w:rsid w:val="00BF492E"/>
    <w:rsid w:val="00BF505D"/>
    <w:rsid w:val="00BF61DA"/>
    <w:rsid w:val="00BF6C87"/>
    <w:rsid w:val="00BF6DCC"/>
    <w:rsid w:val="00BF6F77"/>
    <w:rsid w:val="00C01D5A"/>
    <w:rsid w:val="00C02140"/>
    <w:rsid w:val="00C02CA8"/>
    <w:rsid w:val="00C035A2"/>
    <w:rsid w:val="00C03B25"/>
    <w:rsid w:val="00C04872"/>
    <w:rsid w:val="00C04C95"/>
    <w:rsid w:val="00C05917"/>
    <w:rsid w:val="00C05A61"/>
    <w:rsid w:val="00C06287"/>
    <w:rsid w:val="00C06664"/>
    <w:rsid w:val="00C06839"/>
    <w:rsid w:val="00C07F6D"/>
    <w:rsid w:val="00C102E1"/>
    <w:rsid w:val="00C10A5F"/>
    <w:rsid w:val="00C119A8"/>
    <w:rsid w:val="00C11D86"/>
    <w:rsid w:val="00C122BB"/>
    <w:rsid w:val="00C125C8"/>
    <w:rsid w:val="00C12670"/>
    <w:rsid w:val="00C12F0E"/>
    <w:rsid w:val="00C14CC3"/>
    <w:rsid w:val="00C15105"/>
    <w:rsid w:val="00C15A56"/>
    <w:rsid w:val="00C1627E"/>
    <w:rsid w:val="00C16C44"/>
    <w:rsid w:val="00C16C62"/>
    <w:rsid w:val="00C1777B"/>
    <w:rsid w:val="00C17AC7"/>
    <w:rsid w:val="00C17C4D"/>
    <w:rsid w:val="00C214AC"/>
    <w:rsid w:val="00C21CD9"/>
    <w:rsid w:val="00C22EB0"/>
    <w:rsid w:val="00C23893"/>
    <w:rsid w:val="00C241F2"/>
    <w:rsid w:val="00C24CDF"/>
    <w:rsid w:val="00C24F8D"/>
    <w:rsid w:val="00C25247"/>
    <w:rsid w:val="00C2664E"/>
    <w:rsid w:val="00C30253"/>
    <w:rsid w:val="00C3228C"/>
    <w:rsid w:val="00C3270F"/>
    <w:rsid w:val="00C33A47"/>
    <w:rsid w:val="00C3490E"/>
    <w:rsid w:val="00C34FA0"/>
    <w:rsid w:val="00C35141"/>
    <w:rsid w:val="00C35A7C"/>
    <w:rsid w:val="00C35EB5"/>
    <w:rsid w:val="00C36D7C"/>
    <w:rsid w:val="00C37C5B"/>
    <w:rsid w:val="00C40ED3"/>
    <w:rsid w:val="00C41057"/>
    <w:rsid w:val="00C410ED"/>
    <w:rsid w:val="00C416C6"/>
    <w:rsid w:val="00C41EAC"/>
    <w:rsid w:val="00C42661"/>
    <w:rsid w:val="00C43A2E"/>
    <w:rsid w:val="00C43F4D"/>
    <w:rsid w:val="00C44305"/>
    <w:rsid w:val="00C444A3"/>
    <w:rsid w:val="00C44778"/>
    <w:rsid w:val="00C44823"/>
    <w:rsid w:val="00C44BA2"/>
    <w:rsid w:val="00C44F32"/>
    <w:rsid w:val="00C4619E"/>
    <w:rsid w:val="00C461BD"/>
    <w:rsid w:val="00C466D7"/>
    <w:rsid w:val="00C46C37"/>
    <w:rsid w:val="00C473ED"/>
    <w:rsid w:val="00C47CDF"/>
    <w:rsid w:val="00C50693"/>
    <w:rsid w:val="00C5197A"/>
    <w:rsid w:val="00C51D99"/>
    <w:rsid w:val="00C52E8A"/>
    <w:rsid w:val="00C5399C"/>
    <w:rsid w:val="00C53BED"/>
    <w:rsid w:val="00C547D9"/>
    <w:rsid w:val="00C55827"/>
    <w:rsid w:val="00C56B4B"/>
    <w:rsid w:val="00C57E0C"/>
    <w:rsid w:val="00C60CD8"/>
    <w:rsid w:val="00C613CD"/>
    <w:rsid w:val="00C61670"/>
    <w:rsid w:val="00C61F14"/>
    <w:rsid w:val="00C62365"/>
    <w:rsid w:val="00C62406"/>
    <w:rsid w:val="00C62F50"/>
    <w:rsid w:val="00C638D0"/>
    <w:rsid w:val="00C63AB3"/>
    <w:rsid w:val="00C63F4F"/>
    <w:rsid w:val="00C64684"/>
    <w:rsid w:val="00C6475A"/>
    <w:rsid w:val="00C66074"/>
    <w:rsid w:val="00C66549"/>
    <w:rsid w:val="00C67728"/>
    <w:rsid w:val="00C7010A"/>
    <w:rsid w:val="00C7145D"/>
    <w:rsid w:val="00C72EE1"/>
    <w:rsid w:val="00C7375E"/>
    <w:rsid w:val="00C73D16"/>
    <w:rsid w:val="00C75338"/>
    <w:rsid w:val="00C75570"/>
    <w:rsid w:val="00C75B7A"/>
    <w:rsid w:val="00C77607"/>
    <w:rsid w:val="00C77EDB"/>
    <w:rsid w:val="00C80E1F"/>
    <w:rsid w:val="00C81C61"/>
    <w:rsid w:val="00C83D6D"/>
    <w:rsid w:val="00C84529"/>
    <w:rsid w:val="00C84D12"/>
    <w:rsid w:val="00C85319"/>
    <w:rsid w:val="00C85FBB"/>
    <w:rsid w:val="00C860E3"/>
    <w:rsid w:val="00C87BB6"/>
    <w:rsid w:val="00C87BF6"/>
    <w:rsid w:val="00C87DBC"/>
    <w:rsid w:val="00C9002F"/>
    <w:rsid w:val="00C90F58"/>
    <w:rsid w:val="00C90F87"/>
    <w:rsid w:val="00C91036"/>
    <w:rsid w:val="00C910F3"/>
    <w:rsid w:val="00C91CCA"/>
    <w:rsid w:val="00C92A6D"/>
    <w:rsid w:val="00C93086"/>
    <w:rsid w:val="00C95756"/>
    <w:rsid w:val="00C95E27"/>
    <w:rsid w:val="00C9676E"/>
    <w:rsid w:val="00C96A62"/>
    <w:rsid w:val="00C97470"/>
    <w:rsid w:val="00C97EAD"/>
    <w:rsid w:val="00CA04F6"/>
    <w:rsid w:val="00CA04FF"/>
    <w:rsid w:val="00CA0D66"/>
    <w:rsid w:val="00CA11CC"/>
    <w:rsid w:val="00CA2585"/>
    <w:rsid w:val="00CA27FB"/>
    <w:rsid w:val="00CA3048"/>
    <w:rsid w:val="00CA343A"/>
    <w:rsid w:val="00CA3CD8"/>
    <w:rsid w:val="00CA4CF6"/>
    <w:rsid w:val="00CA53AA"/>
    <w:rsid w:val="00CA53B3"/>
    <w:rsid w:val="00CA56F6"/>
    <w:rsid w:val="00CA59A1"/>
    <w:rsid w:val="00CA6757"/>
    <w:rsid w:val="00CA768D"/>
    <w:rsid w:val="00CA7C9C"/>
    <w:rsid w:val="00CA7DC2"/>
    <w:rsid w:val="00CB0182"/>
    <w:rsid w:val="00CB0A67"/>
    <w:rsid w:val="00CB0B96"/>
    <w:rsid w:val="00CB0FC5"/>
    <w:rsid w:val="00CB1423"/>
    <w:rsid w:val="00CB1A1B"/>
    <w:rsid w:val="00CB1D48"/>
    <w:rsid w:val="00CB2E45"/>
    <w:rsid w:val="00CB541D"/>
    <w:rsid w:val="00CB5484"/>
    <w:rsid w:val="00CB5737"/>
    <w:rsid w:val="00CB69D7"/>
    <w:rsid w:val="00CB7C88"/>
    <w:rsid w:val="00CB7EE0"/>
    <w:rsid w:val="00CC03DE"/>
    <w:rsid w:val="00CC0EB8"/>
    <w:rsid w:val="00CC10D5"/>
    <w:rsid w:val="00CC3152"/>
    <w:rsid w:val="00CC3793"/>
    <w:rsid w:val="00CC39F7"/>
    <w:rsid w:val="00CC3B59"/>
    <w:rsid w:val="00CC3D39"/>
    <w:rsid w:val="00CC4AFE"/>
    <w:rsid w:val="00CC5076"/>
    <w:rsid w:val="00CC53ED"/>
    <w:rsid w:val="00CC56EB"/>
    <w:rsid w:val="00CC5832"/>
    <w:rsid w:val="00CC5BB3"/>
    <w:rsid w:val="00CC5D04"/>
    <w:rsid w:val="00CC7194"/>
    <w:rsid w:val="00CC7C63"/>
    <w:rsid w:val="00CD005B"/>
    <w:rsid w:val="00CD03D3"/>
    <w:rsid w:val="00CD0AF2"/>
    <w:rsid w:val="00CD147A"/>
    <w:rsid w:val="00CD1646"/>
    <w:rsid w:val="00CD1BD4"/>
    <w:rsid w:val="00CD2520"/>
    <w:rsid w:val="00CD2832"/>
    <w:rsid w:val="00CD31DA"/>
    <w:rsid w:val="00CD34C6"/>
    <w:rsid w:val="00CD500C"/>
    <w:rsid w:val="00CD6644"/>
    <w:rsid w:val="00CD66E5"/>
    <w:rsid w:val="00CE0686"/>
    <w:rsid w:val="00CE15D0"/>
    <w:rsid w:val="00CE22B5"/>
    <w:rsid w:val="00CE2D27"/>
    <w:rsid w:val="00CE2F98"/>
    <w:rsid w:val="00CE30C7"/>
    <w:rsid w:val="00CE36CE"/>
    <w:rsid w:val="00CE3744"/>
    <w:rsid w:val="00CE7054"/>
    <w:rsid w:val="00CE7577"/>
    <w:rsid w:val="00CE7615"/>
    <w:rsid w:val="00CF00DE"/>
    <w:rsid w:val="00CF0667"/>
    <w:rsid w:val="00CF084E"/>
    <w:rsid w:val="00CF1A0F"/>
    <w:rsid w:val="00CF1B80"/>
    <w:rsid w:val="00CF1BEB"/>
    <w:rsid w:val="00CF20AE"/>
    <w:rsid w:val="00CF274F"/>
    <w:rsid w:val="00CF2F6C"/>
    <w:rsid w:val="00CF384B"/>
    <w:rsid w:val="00CF3DCE"/>
    <w:rsid w:val="00CF458F"/>
    <w:rsid w:val="00CF4ECD"/>
    <w:rsid w:val="00CF783F"/>
    <w:rsid w:val="00CF7A4E"/>
    <w:rsid w:val="00D00C98"/>
    <w:rsid w:val="00D015D4"/>
    <w:rsid w:val="00D02546"/>
    <w:rsid w:val="00D02EF2"/>
    <w:rsid w:val="00D03185"/>
    <w:rsid w:val="00D0385D"/>
    <w:rsid w:val="00D04283"/>
    <w:rsid w:val="00D0448C"/>
    <w:rsid w:val="00D04DF5"/>
    <w:rsid w:val="00D052A0"/>
    <w:rsid w:val="00D05F69"/>
    <w:rsid w:val="00D06C90"/>
    <w:rsid w:val="00D07ACE"/>
    <w:rsid w:val="00D07D56"/>
    <w:rsid w:val="00D1004F"/>
    <w:rsid w:val="00D11282"/>
    <w:rsid w:val="00D11C9D"/>
    <w:rsid w:val="00D1283E"/>
    <w:rsid w:val="00D1288B"/>
    <w:rsid w:val="00D1296D"/>
    <w:rsid w:val="00D13759"/>
    <w:rsid w:val="00D13E8D"/>
    <w:rsid w:val="00D13EF0"/>
    <w:rsid w:val="00D140B0"/>
    <w:rsid w:val="00D15178"/>
    <w:rsid w:val="00D152BF"/>
    <w:rsid w:val="00D1597C"/>
    <w:rsid w:val="00D15C32"/>
    <w:rsid w:val="00D16092"/>
    <w:rsid w:val="00D16916"/>
    <w:rsid w:val="00D20446"/>
    <w:rsid w:val="00D21D1B"/>
    <w:rsid w:val="00D22061"/>
    <w:rsid w:val="00D22146"/>
    <w:rsid w:val="00D230DF"/>
    <w:rsid w:val="00D2329F"/>
    <w:rsid w:val="00D246DA"/>
    <w:rsid w:val="00D24746"/>
    <w:rsid w:val="00D249CF"/>
    <w:rsid w:val="00D24ECE"/>
    <w:rsid w:val="00D25180"/>
    <w:rsid w:val="00D25D31"/>
    <w:rsid w:val="00D27702"/>
    <w:rsid w:val="00D31D1B"/>
    <w:rsid w:val="00D31D82"/>
    <w:rsid w:val="00D31FE6"/>
    <w:rsid w:val="00D3226B"/>
    <w:rsid w:val="00D32C1A"/>
    <w:rsid w:val="00D3319F"/>
    <w:rsid w:val="00D33757"/>
    <w:rsid w:val="00D33CA9"/>
    <w:rsid w:val="00D33CE1"/>
    <w:rsid w:val="00D35F2C"/>
    <w:rsid w:val="00D36574"/>
    <w:rsid w:val="00D36B27"/>
    <w:rsid w:val="00D36F06"/>
    <w:rsid w:val="00D36FE5"/>
    <w:rsid w:val="00D37146"/>
    <w:rsid w:val="00D376DE"/>
    <w:rsid w:val="00D37E1B"/>
    <w:rsid w:val="00D40D9C"/>
    <w:rsid w:val="00D40E6B"/>
    <w:rsid w:val="00D41DE3"/>
    <w:rsid w:val="00D42D05"/>
    <w:rsid w:val="00D43386"/>
    <w:rsid w:val="00D4395E"/>
    <w:rsid w:val="00D4440A"/>
    <w:rsid w:val="00D44690"/>
    <w:rsid w:val="00D4538C"/>
    <w:rsid w:val="00D4630B"/>
    <w:rsid w:val="00D47B03"/>
    <w:rsid w:val="00D51521"/>
    <w:rsid w:val="00D51BE2"/>
    <w:rsid w:val="00D51C13"/>
    <w:rsid w:val="00D525FE"/>
    <w:rsid w:val="00D527FD"/>
    <w:rsid w:val="00D5320B"/>
    <w:rsid w:val="00D53B36"/>
    <w:rsid w:val="00D5449C"/>
    <w:rsid w:val="00D553B0"/>
    <w:rsid w:val="00D574C3"/>
    <w:rsid w:val="00D576D6"/>
    <w:rsid w:val="00D60142"/>
    <w:rsid w:val="00D606E6"/>
    <w:rsid w:val="00D62376"/>
    <w:rsid w:val="00D62903"/>
    <w:rsid w:val="00D62EA2"/>
    <w:rsid w:val="00D63F74"/>
    <w:rsid w:val="00D64948"/>
    <w:rsid w:val="00D64FE1"/>
    <w:rsid w:val="00D65E76"/>
    <w:rsid w:val="00D66273"/>
    <w:rsid w:val="00D66434"/>
    <w:rsid w:val="00D6668F"/>
    <w:rsid w:val="00D666DE"/>
    <w:rsid w:val="00D66825"/>
    <w:rsid w:val="00D66B6D"/>
    <w:rsid w:val="00D67534"/>
    <w:rsid w:val="00D67F45"/>
    <w:rsid w:val="00D7006E"/>
    <w:rsid w:val="00D702B5"/>
    <w:rsid w:val="00D70820"/>
    <w:rsid w:val="00D7104A"/>
    <w:rsid w:val="00D712E3"/>
    <w:rsid w:val="00D729D4"/>
    <w:rsid w:val="00D72EC8"/>
    <w:rsid w:val="00D73E0F"/>
    <w:rsid w:val="00D73F04"/>
    <w:rsid w:val="00D73F5A"/>
    <w:rsid w:val="00D749BC"/>
    <w:rsid w:val="00D76643"/>
    <w:rsid w:val="00D76B39"/>
    <w:rsid w:val="00D773A9"/>
    <w:rsid w:val="00D77CD6"/>
    <w:rsid w:val="00D80118"/>
    <w:rsid w:val="00D80D16"/>
    <w:rsid w:val="00D80F0B"/>
    <w:rsid w:val="00D821E6"/>
    <w:rsid w:val="00D824F5"/>
    <w:rsid w:val="00D82874"/>
    <w:rsid w:val="00D82AC4"/>
    <w:rsid w:val="00D836A6"/>
    <w:rsid w:val="00D83873"/>
    <w:rsid w:val="00D83A0B"/>
    <w:rsid w:val="00D8464F"/>
    <w:rsid w:val="00D86279"/>
    <w:rsid w:val="00D864F9"/>
    <w:rsid w:val="00D8668E"/>
    <w:rsid w:val="00D8715C"/>
    <w:rsid w:val="00D871FF"/>
    <w:rsid w:val="00D87482"/>
    <w:rsid w:val="00D87F4C"/>
    <w:rsid w:val="00D901DA"/>
    <w:rsid w:val="00D9179F"/>
    <w:rsid w:val="00D924A1"/>
    <w:rsid w:val="00D9263E"/>
    <w:rsid w:val="00D9287D"/>
    <w:rsid w:val="00D92B60"/>
    <w:rsid w:val="00D93437"/>
    <w:rsid w:val="00D9352F"/>
    <w:rsid w:val="00D93E16"/>
    <w:rsid w:val="00D94A6B"/>
    <w:rsid w:val="00D951DC"/>
    <w:rsid w:val="00D95EA6"/>
    <w:rsid w:val="00D974C6"/>
    <w:rsid w:val="00D97C67"/>
    <w:rsid w:val="00D97CD0"/>
    <w:rsid w:val="00D97D17"/>
    <w:rsid w:val="00D97EDA"/>
    <w:rsid w:val="00DA17DE"/>
    <w:rsid w:val="00DA1DEB"/>
    <w:rsid w:val="00DA2183"/>
    <w:rsid w:val="00DA32EA"/>
    <w:rsid w:val="00DA36F3"/>
    <w:rsid w:val="00DA4EF3"/>
    <w:rsid w:val="00DA5288"/>
    <w:rsid w:val="00DA541D"/>
    <w:rsid w:val="00DA5AEB"/>
    <w:rsid w:val="00DA6288"/>
    <w:rsid w:val="00DA709E"/>
    <w:rsid w:val="00DA7EE0"/>
    <w:rsid w:val="00DB041C"/>
    <w:rsid w:val="00DB1D6A"/>
    <w:rsid w:val="00DB1E32"/>
    <w:rsid w:val="00DB1F31"/>
    <w:rsid w:val="00DB20F4"/>
    <w:rsid w:val="00DB221E"/>
    <w:rsid w:val="00DB3F8B"/>
    <w:rsid w:val="00DB42B8"/>
    <w:rsid w:val="00DB467D"/>
    <w:rsid w:val="00DB4CB2"/>
    <w:rsid w:val="00DB4DF8"/>
    <w:rsid w:val="00DB5AE1"/>
    <w:rsid w:val="00DB6387"/>
    <w:rsid w:val="00DB6543"/>
    <w:rsid w:val="00DB66FF"/>
    <w:rsid w:val="00DB7335"/>
    <w:rsid w:val="00DC029C"/>
    <w:rsid w:val="00DC0976"/>
    <w:rsid w:val="00DC0BB4"/>
    <w:rsid w:val="00DC28E6"/>
    <w:rsid w:val="00DC30B6"/>
    <w:rsid w:val="00DC37A5"/>
    <w:rsid w:val="00DC3CE2"/>
    <w:rsid w:val="00DC47B1"/>
    <w:rsid w:val="00DC5074"/>
    <w:rsid w:val="00DC56B9"/>
    <w:rsid w:val="00DC6C59"/>
    <w:rsid w:val="00DC7AD3"/>
    <w:rsid w:val="00DD00DE"/>
    <w:rsid w:val="00DD0625"/>
    <w:rsid w:val="00DD0AB5"/>
    <w:rsid w:val="00DD0DD4"/>
    <w:rsid w:val="00DD16C3"/>
    <w:rsid w:val="00DD1793"/>
    <w:rsid w:val="00DD2A4A"/>
    <w:rsid w:val="00DD3624"/>
    <w:rsid w:val="00DD3CAB"/>
    <w:rsid w:val="00DD4AF6"/>
    <w:rsid w:val="00DD5367"/>
    <w:rsid w:val="00DD5A2F"/>
    <w:rsid w:val="00DD5C88"/>
    <w:rsid w:val="00DD7189"/>
    <w:rsid w:val="00DD7411"/>
    <w:rsid w:val="00DD7E35"/>
    <w:rsid w:val="00DE0B59"/>
    <w:rsid w:val="00DE120D"/>
    <w:rsid w:val="00DE18E3"/>
    <w:rsid w:val="00DE1A97"/>
    <w:rsid w:val="00DE2225"/>
    <w:rsid w:val="00DE2278"/>
    <w:rsid w:val="00DE248D"/>
    <w:rsid w:val="00DE2797"/>
    <w:rsid w:val="00DE2997"/>
    <w:rsid w:val="00DE43A9"/>
    <w:rsid w:val="00DE48CE"/>
    <w:rsid w:val="00DE4E32"/>
    <w:rsid w:val="00DE530B"/>
    <w:rsid w:val="00DE6283"/>
    <w:rsid w:val="00DE6810"/>
    <w:rsid w:val="00DE750B"/>
    <w:rsid w:val="00DE754D"/>
    <w:rsid w:val="00DE7DC9"/>
    <w:rsid w:val="00DE7DCB"/>
    <w:rsid w:val="00DF03B1"/>
    <w:rsid w:val="00DF0F4E"/>
    <w:rsid w:val="00DF10C1"/>
    <w:rsid w:val="00DF17C8"/>
    <w:rsid w:val="00DF1D4D"/>
    <w:rsid w:val="00DF20BD"/>
    <w:rsid w:val="00DF270A"/>
    <w:rsid w:val="00DF3158"/>
    <w:rsid w:val="00DF4BF2"/>
    <w:rsid w:val="00DF5629"/>
    <w:rsid w:val="00DF57D0"/>
    <w:rsid w:val="00DF5C02"/>
    <w:rsid w:val="00DF6412"/>
    <w:rsid w:val="00DF69AD"/>
    <w:rsid w:val="00DF6F04"/>
    <w:rsid w:val="00DF76D4"/>
    <w:rsid w:val="00DF7B39"/>
    <w:rsid w:val="00E00ED7"/>
    <w:rsid w:val="00E012D5"/>
    <w:rsid w:val="00E01F3B"/>
    <w:rsid w:val="00E0310E"/>
    <w:rsid w:val="00E033CD"/>
    <w:rsid w:val="00E0362F"/>
    <w:rsid w:val="00E03CA7"/>
    <w:rsid w:val="00E040CA"/>
    <w:rsid w:val="00E04215"/>
    <w:rsid w:val="00E0433C"/>
    <w:rsid w:val="00E04F41"/>
    <w:rsid w:val="00E05159"/>
    <w:rsid w:val="00E054C3"/>
    <w:rsid w:val="00E05637"/>
    <w:rsid w:val="00E06E20"/>
    <w:rsid w:val="00E0701F"/>
    <w:rsid w:val="00E07197"/>
    <w:rsid w:val="00E07343"/>
    <w:rsid w:val="00E079A3"/>
    <w:rsid w:val="00E07B55"/>
    <w:rsid w:val="00E10475"/>
    <w:rsid w:val="00E105C8"/>
    <w:rsid w:val="00E11AD6"/>
    <w:rsid w:val="00E122AD"/>
    <w:rsid w:val="00E123D4"/>
    <w:rsid w:val="00E132A6"/>
    <w:rsid w:val="00E13846"/>
    <w:rsid w:val="00E139EE"/>
    <w:rsid w:val="00E146D4"/>
    <w:rsid w:val="00E14AB1"/>
    <w:rsid w:val="00E14B45"/>
    <w:rsid w:val="00E158B1"/>
    <w:rsid w:val="00E15E9B"/>
    <w:rsid w:val="00E16183"/>
    <w:rsid w:val="00E16BAF"/>
    <w:rsid w:val="00E17364"/>
    <w:rsid w:val="00E177B3"/>
    <w:rsid w:val="00E177C6"/>
    <w:rsid w:val="00E17EA9"/>
    <w:rsid w:val="00E21316"/>
    <w:rsid w:val="00E21380"/>
    <w:rsid w:val="00E21882"/>
    <w:rsid w:val="00E22CD3"/>
    <w:rsid w:val="00E232CA"/>
    <w:rsid w:val="00E23506"/>
    <w:rsid w:val="00E244C8"/>
    <w:rsid w:val="00E2533C"/>
    <w:rsid w:val="00E25DC4"/>
    <w:rsid w:val="00E26417"/>
    <w:rsid w:val="00E2781C"/>
    <w:rsid w:val="00E300BE"/>
    <w:rsid w:val="00E30CF7"/>
    <w:rsid w:val="00E3109A"/>
    <w:rsid w:val="00E32B16"/>
    <w:rsid w:val="00E32BE4"/>
    <w:rsid w:val="00E33CC8"/>
    <w:rsid w:val="00E33DE4"/>
    <w:rsid w:val="00E344AF"/>
    <w:rsid w:val="00E34875"/>
    <w:rsid w:val="00E34FC6"/>
    <w:rsid w:val="00E36463"/>
    <w:rsid w:val="00E368C1"/>
    <w:rsid w:val="00E36BB2"/>
    <w:rsid w:val="00E374A4"/>
    <w:rsid w:val="00E37FEE"/>
    <w:rsid w:val="00E40784"/>
    <w:rsid w:val="00E4137A"/>
    <w:rsid w:val="00E4140F"/>
    <w:rsid w:val="00E4190F"/>
    <w:rsid w:val="00E424C3"/>
    <w:rsid w:val="00E429F5"/>
    <w:rsid w:val="00E42CEF"/>
    <w:rsid w:val="00E4341B"/>
    <w:rsid w:val="00E43C96"/>
    <w:rsid w:val="00E45477"/>
    <w:rsid w:val="00E47DB9"/>
    <w:rsid w:val="00E500BC"/>
    <w:rsid w:val="00E505E8"/>
    <w:rsid w:val="00E51595"/>
    <w:rsid w:val="00E51C12"/>
    <w:rsid w:val="00E51D49"/>
    <w:rsid w:val="00E526A1"/>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600CB"/>
    <w:rsid w:val="00E60BD6"/>
    <w:rsid w:val="00E61B3B"/>
    <w:rsid w:val="00E635BD"/>
    <w:rsid w:val="00E63C4A"/>
    <w:rsid w:val="00E656D7"/>
    <w:rsid w:val="00E6687E"/>
    <w:rsid w:val="00E677DF"/>
    <w:rsid w:val="00E6789F"/>
    <w:rsid w:val="00E70030"/>
    <w:rsid w:val="00E7105F"/>
    <w:rsid w:val="00E715C4"/>
    <w:rsid w:val="00E71E31"/>
    <w:rsid w:val="00E72504"/>
    <w:rsid w:val="00E7298F"/>
    <w:rsid w:val="00E73A60"/>
    <w:rsid w:val="00E73DE6"/>
    <w:rsid w:val="00E741BB"/>
    <w:rsid w:val="00E741FB"/>
    <w:rsid w:val="00E756B1"/>
    <w:rsid w:val="00E770FA"/>
    <w:rsid w:val="00E778A1"/>
    <w:rsid w:val="00E805A2"/>
    <w:rsid w:val="00E809A2"/>
    <w:rsid w:val="00E80CD2"/>
    <w:rsid w:val="00E811C8"/>
    <w:rsid w:val="00E816B7"/>
    <w:rsid w:val="00E8187C"/>
    <w:rsid w:val="00E81E0C"/>
    <w:rsid w:val="00E8200A"/>
    <w:rsid w:val="00E821EE"/>
    <w:rsid w:val="00E823B2"/>
    <w:rsid w:val="00E827F9"/>
    <w:rsid w:val="00E8323B"/>
    <w:rsid w:val="00E836BB"/>
    <w:rsid w:val="00E83835"/>
    <w:rsid w:val="00E83A1F"/>
    <w:rsid w:val="00E840AA"/>
    <w:rsid w:val="00E8592C"/>
    <w:rsid w:val="00E85C2C"/>
    <w:rsid w:val="00E8726E"/>
    <w:rsid w:val="00E87E84"/>
    <w:rsid w:val="00E90329"/>
    <w:rsid w:val="00E90E2E"/>
    <w:rsid w:val="00E91836"/>
    <w:rsid w:val="00E92399"/>
    <w:rsid w:val="00E92864"/>
    <w:rsid w:val="00E92B4E"/>
    <w:rsid w:val="00E932D7"/>
    <w:rsid w:val="00E941FD"/>
    <w:rsid w:val="00E94A63"/>
    <w:rsid w:val="00E94A98"/>
    <w:rsid w:val="00E95746"/>
    <w:rsid w:val="00E973A2"/>
    <w:rsid w:val="00E975C0"/>
    <w:rsid w:val="00EA2AED"/>
    <w:rsid w:val="00EA2C07"/>
    <w:rsid w:val="00EA3A9A"/>
    <w:rsid w:val="00EA3D96"/>
    <w:rsid w:val="00EA4E21"/>
    <w:rsid w:val="00EA5FA4"/>
    <w:rsid w:val="00EA6169"/>
    <w:rsid w:val="00EB029D"/>
    <w:rsid w:val="00EB055F"/>
    <w:rsid w:val="00EB0635"/>
    <w:rsid w:val="00EB12D3"/>
    <w:rsid w:val="00EB37C7"/>
    <w:rsid w:val="00EB47BF"/>
    <w:rsid w:val="00EB5B5A"/>
    <w:rsid w:val="00EB73D0"/>
    <w:rsid w:val="00EB78E1"/>
    <w:rsid w:val="00EB7BBE"/>
    <w:rsid w:val="00EC0915"/>
    <w:rsid w:val="00EC0C10"/>
    <w:rsid w:val="00EC0FF7"/>
    <w:rsid w:val="00EC184D"/>
    <w:rsid w:val="00EC23BC"/>
    <w:rsid w:val="00EC2707"/>
    <w:rsid w:val="00EC2A22"/>
    <w:rsid w:val="00EC2BFC"/>
    <w:rsid w:val="00EC37DD"/>
    <w:rsid w:val="00EC417F"/>
    <w:rsid w:val="00EC4717"/>
    <w:rsid w:val="00EC4ACB"/>
    <w:rsid w:val="00EC4B77"/>
    <w:rsid w:val="00EC4F10"/>
    <w:rsid w:val="00EC7146"/>
    <w:rsid w:val="00EC798D"/>
    <w:rsid w:val="00ED0344"/>
    <w:rsid w:val="00ED14CA"/>
    <w:rsid w:val="00ED33C5"/>
    <w:rsid w:val="00ED34E9"/>
    <w:rsid w:val="00ED39A5"/>
    <w:rsid w:val="00ED3EFC"/>
    <w:rsid w:val="00ED3FAC"/>
    <w:rsid w:val="00ED43C1"/>
    <w:rsid w:val="00ED4A0F"/>
    <w:rsid w:val="00ED5800"/>
    <w:rsid w:val="00ED66FA"/>
    <w:rsid w:val="00ED6955"/>
    <w:rsid w:val="00ED69CD"/>
    <w:rsid w:val="00ED7742"/>
    <w:rsid w:val="00ED79E1"/>
    <w:rsid w:val="00EE08F7"/>
    <w:rsid w:val="00EE17FA"/>
    <w:rsid w:val="00EE2CCA"/>
    <w:rsid w:val="00EE2D04"/>
    <w:rsid w:val="00EE2F5F"/>
    <w:rsid w:val="00EE32A9"/>
    <w:rsid w:val="00EE3C9D"/>
    <w:rsid w:val="00EE3FDF"/>
    <w:rsid w:val="00EE410A"/>
    <w:rsid w:val="00EE487A"/>
    <w:rsid w:val="00EE4D5C"/>
    <w:rsid w:val="00EE4D66"/>
    <w:rsid w:val="00EE51FE"/>
    <w:rsid w:val="00EE56AB"/>
    <w:rsid w:val="00EE627E"/>
    <w:rsid w:val="00EE69CC"/>
    <w:rsid w:val="00EE6CEA"/>
    <w:rsid w:val="00EE6E28"/>
    <w:rsid w:val="00EE7053"/>
    <w:rsid w:val="00EE756D"/>
    <w:rsid w:val="00EE7751"/>
    <w:rsid w:val="00EE7B66"/>
    <w:rsid w:val="00EF134E"/>
    <w:rsid w:val="00EF1567"/>
    <w:rsid w:val="00EF15A2"/>
    <w:rsid w:val="00EF2064"/>
    <w:rsid w:val="00EF2F48"/>
    <w:rsid w:val="00EF3331"/>
    <w:rsid w:val="00EF4290"/>
    <w:rsid w:val="00EF48AD"/>
    <w:rsid w:val="00EF513F"/>
    <w:rsid w:val="00EF554E"/>
    <w:rsid w:val="00EF630C"/>
    <w:rsid w:val="00EF72D7"/>
    <w:rsid w:val="00EF78FC"/>
    <w:rsid w:val="00EF7FD4"/>
    <w:rsid w:val="00F00195"/>
    <w:rsid w:val="00F00196"/>
    <w:rsid w:val="00F027E6"/>
    <w:rsid w:val="00F04EEC"/>
    <w:rsid w:val="00F052A4"/>
    <w:rsid w:val="00F07400"/>
    <w:rsid w:val="00F07DB6"/>
    <w:rsid w:val="00F10143"/>
    <w:rsid w:val="00F102DE"/>
    <w:rsid w:val="00F10D58"/>
    <w:rsid w:val="00F11552"/>
    <w:rsid w:val="00F11602"/>
    <w:rsid w:val="00F11B28"/>
    <w:rsid w:val="00F11CEC"/>
    <w:rsid w:val="00F12D68"/>
    <w:rsid w:val="00F13C26"/>
    <w:rsid w:val="00F1431C"/>
    <w:rsid w:val="00F14C9C"/>
    <w:rsid w:val="00F15969"/>
    <w:rsid w:val="00F15D9F"/>
    <w:rsid w:val="00F16CE5"/>
    <w:rsid w:val="00F2142F"/>
    <w:rsid w:val="00F215F5"/>
    <w:rsid w:val="00F215F6"/>
    <w:rsid w:val="00F22388"/>
    <w:rsid w:val="00F2239F"/>
    <w:rsid w:val="00F229EB"/>
    <w:rsid w:val="00F22DFA"/>
    <w:rsid w:val="00F24251"/>
    <w:rsid w:val="00F242F1"/>
    <w:rsid w:val="00F24370"/>
    <w:rsid w:val="00F24799"/>
    <w:rsid w:val="00F255D2"/>
    <w:rsid w:val="00F25A75"/>
    <w:rsid w:val="00F25C47"/>
    <w:rsid w:val="00F25D39"/>
    <w:rsid w:val="00F26F32"/>
    <w:rsid w:val="00F27ECC"/>
    <w:rsid w:val="00F27F6E"/>
    <w:rsid w:val="00F308BC"/>
    <w:rsid w:val="00F31359"/>
    <w:rsid w:val="00F31B2C"/>
    <w:rsid w:val="00F3245A"/>
    <w:rsid w:val="00F32579"/>
    <w:rsid w:val="00F33D0B"/>
    <w:rsid w:val="00F34569"/>
    <w:rsid w:val="00F3530E"/>
    <w:rsid w:val="00F37746"/>
    <w:rsid w:val="00F37B02"/>
    <w:rsid w:val="00F403E3"/>
    <w:rsid w:val="00F431C6"/>
    <w:rsid w:val="00F43272"/>
    <w:rsid w:val="00F43636"/>
    <w:rsid w:val="00F43974"/>
    <w:rsid w:val="00F44225"/>
    <w:rsid w:val="00F45287"/>
    <w:rsid w:val="00F45FDB"/>
    <w:rsid w:val="00F469AA"/>
    <w:rsid w:val="00F46AB0"/>
    <w:rsid w:val="00F50A05"/>
    <w:rsid w:val="00F5192E"/>
    <w:rsid w:val="00F51A7D"/>
    <w:rsid w:val="00F51FB3"/>
    <w:rsid w:val="00F51FD1"/>
    <w:rsid w:val="00F5318A"/>
    <w:rsid w:val="00F5418F"/>
    <w:rsid w:val="00F54CC8"/>
    <w:rsid w:val="00F5514E"/>
    <w:rsid w:val="00F5523A"/>
    <w:rsid w:val="00F55EEF"/>
    <w:rsid w:val="00F562FE"/>
    <w:rsid w:val="00F567BA"/>
    <w:rsid w:val="00F570E0"/>
    <w:rsid w:val="00F5731D"/>
    <w:rsid w:val="00F5751E"/>
    <w:rsid w:val="00F57978"/>
    <w:rsid w:val="00F57D23"/>
    <w:rsid w:val="00F6012A"/>
    <w:rsid w:val="00F609F7"/>
    <w:rsid w:val="00F61571"/>
    <w:rsid w:val="00F61FF4"/>
    <w:rsid w:val="00F6224C"/>
    <w:rsid w:val="00F626ED"/>
    <w:rsid w:val="00F628D1"/>
    <w:rsid w:val="00F62AFE"/>
    <w:rsid w:val="00F63842"/>
    <w:rsid w:val="00F63E7B"/>
    <w:rsid w:val="00F65EA2"/>
    <w:rsid w:val="00F662BB"/>
    <w:rsid w:val="00F6674C"/>
    <w:rsid w:val="00F66A55"/>
    <w:rsid w:val="00F6779C"/>
    <w:rsid w:val="00F679CD"/>
    <w:rsid w:val="00F70987"/>
    <w:rsid w:val="00F70B17"/>
    <w:rsid w:val="00F70B65"/>
    <w:rsid w:val="00F70F0D"/>
    <w:rsid w:val="00F713A4"/>
    <w:rsid w:val="00F71B44"/>
    <w:rsid w:val="00F728B1"/>
    <w:rsid w:val="00F72CCF"/>
    <w:rsid w:val="00F7370E"/>
    <w:rsid w:val="00F73F63"/>
    <w:rsid w:val="00F73FF8"/>
    <w:rsid w:val="00F7454E"/>
    <w:rsid w:val="00F74FA0"/>
    <w:rsid w:val="00F75AC5"/>
    <w:rsid w:val="00F75F39"/>
    <w:rsid w:val="00F77992"/>
    <w:rsid w:val="00F802BE"/>
    <w:rsid w:val="00F80819"/>
    <w:rsid w:val="00F80F22"/>
    <w:rsid w:val="00F8143D"/>
    <w:rsid w:val="00F81A5A"/>
    <w:rsid w:val="00F81C5B"/>
    <w:rsid w:val="00F824A4"/>
    <w:rsid w:val="00F8304E"/>
    <w:rsid w:val="00F83AEE"/>
    <w:rsid w:val="00F83D22"/>
    <w:rsid w:val="00F842F8"/>
    <w:rsid w:val="00F848BB"/>
    <w:rsid w:val="00F8499B"/>
    <w:rsid w:val="00F84B62"/>
    <w:rsid w:val="00F84C88"/>
    <w:rsid w:val="00F87384"/>
    <w:rsid w:val="00F87538"/>
    <w:rsid w:val="00F900C6"/>
    <w:rsid w:val="00F907BB"/>
    <w:rsid w:val="00F92142"/>
    <w:rsid w:val="00F93737"/>
    <w:rsid w:val="00F94707"/>
    <w:rsid w:val="00F96912"/>
    <w:rsid w:val="00F974D6"/>
    <w:rsid w:val="00F97FB3"/>
    <w:rsid w:val="00FA0012"/>
    <w:rsid w:val="00FA0220"/>
    <w:rsid w:val="00FA042D"/>
    <w:rsid w:val="00FA053C"/>
    <w:rsid w:val="00FA1A49"/>
    <w:rsid w:val="00FA2207"/>
    <w:rsid w:val="00FA2422"/>
    <w:rsid w:val="00FA2ADD"/>
    <w:rsid w:val="00FA2B3F"/>
    <w:rsid w:val="00FA3665"/>
    <w:rsid w:val="00FA47CC"/>
    <w:rsid w:val="00FA4CD2"/>
    <w:rsid w:val="00FA5E8C"/>
    <w:rsid w:val="00FA6042"/>
    <w:rsid w:val="00FA6496"/>
    <w:rsid w:val="00FA66C3"/>
    <w:rsid w:val="00FA7814"/>
    <w:rsid w:val="00FA7A6B"/>
    <w:rsid w:val="00FA7FB1"/>
    <w:rsid w:val="00FB04BF"/>
    <w:rsid w:val="00FB27F6"/>
    <w:rsid w:val="00FB3C63"/>
    <w:rsid w:val="00FB53FA"/>
    <w:rsid w:val="00FB58BE"/>
    <w:rsid w:val="00FB5A9F"/>
    <w:rsid w:val="00FB64E1"/>
    <w:rsid w:val="00FB6CC8"/>
    <w:rsid w:val="00FB7173"/>
    <w:rsid w:val="00FB72A6"/>
    <w:rsid w:val="00FB7A38"/>
    <w:rsid w:val="00FB7AA2"/>
    <w:rsid w:val="00FC07DF"/>
    <w:rsid w:val="00FC0854"/>
    <w:rsid w:val="00FC1066"/>
    <w:rsid w:val="00FC2468"/>
    <w:rsid w:val="00FC263B"/>
    <w:rsid w:val="00FC3BAC"/>
    <w:rsid w:val="00FC4800"/>
    <w:rsid w:val="00FC4E11"/>
    <w:rsid w:val="00FC5692"/>
    <w:rsid w:val="00FC69E6"/>
    <w:rsid w:val="00FC6FA0"/>
    <w:rsid w:val="00FC700D"/>
    <w:rsid w:val="00FC7555"/>
    <w:rsid w:val="00FC7E06"/>
    <w:rsid w:val="00FD00B2"/>
    <w:rsid w:val="00FD086F"/>
    <w:rsid w:val="00FD087F"/>
    <w:rsid w:val="00FD19BC"/>
    <w:rsid w:val="00FD2076"/>
    <w:rsid w:val="00FD2560"/>
    <w:rsid w:val="00FD29A3"/>
    <w:rsid w:val="00FD2F19"/>
    <w:rsid w:val="00FD4172"/>
    <w:rsid w:val="00FD5143"/>
    <w:rsid w:val="00FD6380"/>
    <w:rsid w:val="00FD6B8D"/>
    <w:rsid w:val="00FD7988"/>
    <w:rsid w:val="00FE09BC"/>
    <w:rsid w:val="00FE100C"/>
    <w:rsid w:val="00FE2478"/>
    <w:rsid w:val="00FE2717"/>
    <w:rsid w:val="00FE2B86"/>
    <w:rsid w:val="00FE508A"/>
    <w:rsid w:val="00FE5269"/>
    <w:rsid w:val="00FE5564"/>
    <w:rsid w:val="00FE65D0"/>
    <w:rsid w:val="00FE7378"/>
    <w:rsid w:val="00FE792A"/>
    <w:rsid w:val="00FE7D47"/>
    <w:rsid w:val="00FF0418"/>
    <w:rsid w:val="00FF0598"/>
    <w:rsid w:val="00FF202A"/>
    <w:rsid w:val="00FF2551"/>
    <w:rsid w:val="00FF3947"/>
    <w:rsid w:val="00FF40F4"/>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99498">
      <w:bodyDiv w:val="1"/>
      <w:marLeft w:val="0"/>
      <w:marRight w:val="0"/>
      <w:marTop w:val="0"/>
      <w:marBottom w:val="0"/>
      <w:divBdr>
        <w:top w:val="none" w:sz="0" w:space="0" w:color="auto"/>
        <w:left w:val="none" w:sz="0" w:space="0" w:color="auto"/>
        <w:bottom w:val="none" w:sz="0" w:space="0" w:color="auto"/>
        <w:right w:val="none" w:sz="0" w:space="0" w:color="auto"/>
      </w:divBdr>
    </w:div>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341713278">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1619676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887568246">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4246C19-9C81-492F-BDF1-8FA1942FB212}">
  <ds:schemaRefs>
    <ds:schemaRef ds:uri="http://schemas.openxmlformats.org/officeDocument/2006/bibliography"/>
  </ds:schemaRefs>
</ds:datastoreItem>
</file>

<file path=customXml/itemProps2.xml><?xml version="1.0" encoding="utf-8"?>
<ds:datastoreItem xmlns:ds="http://schemas.openxmlformats.org/officeDocument/2006/customXml" ds:itemID="{3D08C35D-1756-4956-A84E-8E2DBAAFA73C}"/>
</file>

<file path=customXml/itemProps3.xml><?xml version="1.0" encoding="utf-8"?>
<ds:datastoreItem xmlns:ds="http://schemas.openxmlformats.org/officeDocument/2006/customXml" ds:itemID="{FEA7D3E0-6A78-4B07-BE39-EE5A0902F913}"/>
</file>

<file path=customXml/itemProps4.xml><?xml version="1.0" encoding="utf-8"?>
<ds:datastoreItem xmlns:ds="http://schemas.openxmlformats.org/officeDocument/2006/customXml" ds:itemID="{F8577349-1738-4569-9AE6-0F1F06016314}"/>
</file>

<file path=docProps/app.xml><?xml version="1.0" encoding="utf-8"?>
<Properties xmlns="http://schemas.openxmlformats.org/officeDocument/2006/extended-properties" xmlns:vt="http://schemas.openxmlformats.org/officeDocument/2006/docPropsVTypes">
  <Template>COUNCIL TEMPLATE.dotx</Template>
  <TotalTime>3235</TotalTime>
  <Pages>20</Pages>
  <Words>5198</Words>
  <Characters>29632</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Garry Brown</dc:creator>
  <cp:lastModifiedBy>Tonya Byrne</cp:lastModifiedBy>
  <cp:revision>1746</cp:revision>
  <cp:lastPrinted>2016-04-15T12:43:00Z</cp:lastPrinted>
  <dcterms:created xsi:type="dcterms:W3CDTF">2014-01-08T19:15:00Z</dcterms:created>
  <dcterms:modified xsi:type="dcterms:W3CDTF">2016-04-15T12:43:00Z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1504600</vt:r8>
  </property>
</Properties>
</file>